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845EE" w:rsidRDefault="00ED660B" w:rsidP="001845EE">
      <w:pPr>
        <w:tabs>
          <w:tab w:val="left" w:pos="4253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1845EE"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>
        <w:rPr>
          <w:sz w:val="24"/>
          <w:szCs w:val="24"/>
        </w:rPr>
        <w:tab/>
        <w:t xml:space="preserve">     </w:t>
      </w:r>
      <w:r w:rsidR="00197746" w:rsidRPr="001E0102">
        <w:rPr>
          <w:sz w:val="24"/>
          <w:szCs w:val="24"/>
        </w:rPr>
        <w:t>Приложение 1</w:t>
      </w:r>
      <w:r w:rsidR="001845EE">
        <w:rPr>
          <w:sz w:val="24"/>
          <w:szCs w:val="24"/>
        </w:rPr>
        <w:t>5</w:t>
      </w:r>
    </w:p>
    <w:p w:rsidR="00197746" w:rsidRPr="001E0102" w:rsidRDefault="001845EE" w:rsidP="001845EE">
      <w:pPr>
        <w:tabs>
          <w:tab w:val="left" w:pos="425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к Учетной политике для целей бюджетного учета</w:t>
      </w:r>
    </w:p>
    <w:p w:rsidR="00197746" w:rsidRPr="001E0102" w:rsidRDefault="001845EE" w:rsidP="006555E4">
      <w:pPr>
        <w:ind w:left="284" w:firstLine="89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B2FC4" w:rsidRPr="001E0102" w:rsidRDefault="002B2FC4" w:rsidP="006555E4">
      <w:pPr>
        <w:jc w:val="right"/>
      </w:pPr>
    </w:p>
    <w:p w:rsidR="002B2FC4" w:rsidRPr="001E0102" w:rsidRDefault="002B2FC4" w:rsidP="006555E4">
      <w:pPr>
        <w:jc w:val="center"/>
        <w:rPr>
          <w:b/>
          <w:bCs/>
        </w:rPr>
      </w:pPr>
    </w:p>
    <w:p w:rsidR="002B2FC4" w:rsidRPr="001E0102" w:rsidRDefault="002B2FC4" w:rsidP="006555E4">
      <w:pPr>
        <w:jc w:val="center"/>
      </w:pPr>
      <w:r w:rsidRPr="001E0102">
        <w:rPr>
          <w:b/>
          <w:bCs/>
        </w:rPr>
        <w:t>График документооборота</w:t>
      </w:r>
      <w:r w:rsidRPr="001E0102">
        <w:t xml:space="preserve">                </w:t>
      </w:r>
    </w:p>
    <w:p w:rsidR="002B2FC4" w:rsidRPr="001E0102" w:rsidRDefault="002B2FC4" w:rsidP="006555E4">
      <w:pPr>
        <w:autoSpaceDE w:val="0"/>
        <w:autoSpaceDN w:val="0"/>
        <w:adjustRightInd w:val="0"/>
        <w:jc w:val="center"/>
        <w:rPr>
          <w:b/>
          <w:color w:val="FF0000"/>
          <w:shd w:val="clear" w:color="auto" w:fill="FFFFFF"/>
        </w:rPr>
      </w:pPr>
    </w:p>
    <w:tbl>
      <w:tblPr>
        <w:tblW w:w="15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825"/>
        <w:gridCol w:w="1134"/>
        <w:gridCol w:w="1275"/>
        <w:gridCol w:w="993"/>
        <w:gridCol w:w="992"/>
        <w:gridCol w:w="1435"/>
        <w:gridCol w:w="1134"/>
        <w:gridCol w:w="1417"/>
        <w:gridCol w:w="14"/>
        <w:gridCol w:w="979"/>
        <w:gridCol w:w="1134"/>
        <w:gridCol w:w="14"/>
        <w:gridCol w:w="1545"/>
        <w:gridCol w:w="992"/>
        <w:gridCol w:w="14"/>
        <w:gridCol w:w="10"/>
      </w:tblGrid>
      <w:tr w:rsidR="002B2FC4" w:rsidRPr="001E0102" w:rsidTr="001845EE">
        <w:trPr>
          <w:gridAfter w:val="1"/>
          <w:wAfter w:w="10" w:type="dxa"/>
          <w:trHeight w:val="752"/>
        </w:trPr>
        <w:tc>
          <w:tcPr>
            <w:tcW w:w="421" w:type="dxa"/>
            <w:vMerge w:val="restart"/>
            <w:shd w:val="clear" w:color="auto" w:fill="FFFFFF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E0102">
              <w:rPr>
                <w:b/>
                <w:sz w:val="16"/>
              </w:rPr>
              <w:t>N п/п</w:t>
            </w:r>
          </w:p>
        </w:tc>
        <w:tc>
          <w:tcPr>
            <w:tcW w:w="1825" w:type="dxa"/>
            <w:vMerge w:val="restart"/>
            <w:shd w:val="clear" w:color="auto" w:fill="FFFFFF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sz w:val="16"/>
                <w:szCs w:val="16"/>
              </w:rPr>
              <w:t xml:space="preserve">Факт хозяйственной жизни/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sz w:val="16"/>
                <w:szCs w:val="16"/>
              </w:rPr>
              <w:t>Первичный документ/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sz w:val="16"/>
                <w:szCs w:val="16"/>
              </w:rPr>
              <w:t>Документ основание для формирования первичного документа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>Вид документа</w:t>
            </w:r>
          </w:p>
        </w:tc>
        <w:tc>
          <w:tcPr>
            <w:tcW w:w="3260" w:type="dxa"/>
            <w:gridSpan w:val="3"/>
            <w:shd w:val="clear" w:color="auto" w:fill="FFFFFF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center"/>
              <w:rPr>
                <w:b/>
                <w:color w:val="2A3143"/>
                <w:sz w:val="16"/>
                <w:szCs w:val="16"/>
                <w:u w:val="single"/>
                <w:shd w:val="clear" w:color="auto" w:fill="FFFFFF"/>
              </w:rPr>
            </w:pP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 xml:space="preserve">Предзаполнение документа </w:t>
            </w:r>
            <w:r w:rsidRPr="001E0102">
              <w:rPr>
                <w:b/>
                <w:color w:val="2A3143"/>
                <w:sz w:val="16"/>
                <w:szCs w:val="16"/>
                <w:u w:val="single"/>
                <w:shd w:val="clear" w:color="auto" w:fill="FFFFFF"/>
              </w:rPr>
              <w:t>по данным бухгалтерского учёта</w:t>
            </w: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color w:val="2A3143"/>
                <w:sz w:val="16"/>
                <w:szCs w:val="16"/>
                <w:u w:val="single"/>
                <w:shd w:val="clear" w:color="auto" w:fill="FFFFFF"/>
              </w:rPr>
              <w:t>(</w:t>
            </w: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>предзаполненный документ при необходимости</w:t>
            </w:r>
            <w:r w:rsidRPr="001E0102">
              <w:rPr>
                <w:b/>
                <w:color w:val="2A3143"/>
                <w:sz w:val="16"/>
                <w:szCs w:val="16"/>
                <w:u w:val="single"/>
                <w:shd w:val="clear" w:color="auto" w:fill="FFFFFF"/>
              </w:rPr>
              <w:t>)</w:t>
            </w:r>
          </w:p>
        </w:tc>
        <w:tc>
          <w:tcPr>
            <w:tcW w:w="4000" w:type="dxa"/>
            <w:gridSpan w:val="4"/>
            <w:shd w:val="clear" w:color="auto" w:fill="FFFFFF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 w:rsidRPr="001E0102">
              <w:rPr>
                <w:b/>
                <w:sz w:val="16"/>
                <w:szCs w:val="16"/>
              </w:rPr>
              <w:t xml:space="preserve">Ответственные лица за составление (подписание) документа </w:t>
            </w:r>
          </w:p>
        </w:tc>
        <w:tc>
          <w:tcPr>
            <w:tcW w:w="2127" w:type="dxa"/>
            <w:gridSpan w:val="3"/>
            <w:shd w:val="clear" w:color="auto" w:fill="FFFFFF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>Порядок представления документа в бухгалтерскую службу</w:t>
            </w:r>
          </w:p>
        </w:tc>
        <w:tc>
          <w:tcPr>
            <w:tcW w:w="2551" w:type="dxa"/>
            <w:gridSpan w:val="3"/>
            <w:shd w:val="clear" w:color="auto" w:fill="FFFFFF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>Порядок отражения бухгалтерией первичного учетного документа в бухгалтерском учете</w:t>
            </w:r>
          </w:p>
        </w:tc>
      </w:tr>
      <w:tr w:rsidR="002B2FC4" w:rsidRPr="001E0102" w:rsidTr="001845EE">
        <w:trPr>
          <w:gridAfter w:val="2"/>
          <w:wAfter w:w="24" w:type="dxa"/>
          <w:trHeight w:val="1466"/>
        </w:trPr>
        <w:tc>
          <w:tcPr>
            <w:tcW w:w="421" w:type="dxa"/>
            <w:vMerge/>
            <w:shd w:val="clear" w:color="auto" w:fill="FFFFFF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</w:p>
        </w:tc>
        <w:tc>
          <w:tcPr>
            <w:tcW w:w="1825" w:type="dxa"/>
            <w:vMerge/>
            <w:shd w:val="clear" w:color="auto" w:fill="FFFFFF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center"/>
              <w:rPr>
                <w:b/>
                <w:color w:val="2A314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75" w:type="dxa"/>
            <w:shd w:val="clear" w:color="auto" w:fill="FFFFFF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Подразделение бухгалтерии (бухгалтер) </w:t>
            </w:r>
          </w:p>
        </w:tc>
        <w:tc>
          <w:tcPr>
            <w:tcW w:w="993" w:type="dxa"/>
            <w:shd w:val="clear" w:color="auto" w:fill="FFFFFF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формирования документа</w:t>
            </w: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Порядок передачи документа лицам, осуществляющим оформление факта хозяйственной жизни</w:t>
            </w:r>
          </w:p>
        </w:tc>
        <w:tc>
          <w:tcPr>
            <w:tcW w:w="1435" w:type="dxa"/>
            <w:shd w:val="clear" w:color="auto" w:fill="FFFFFF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1E0102">
              <w:rPr>
                <w:sz w:val="16"/>
              </w:rPr>
              <w:t>Подразделение учреждения</w:t>
            </w:r>
          </w:p>
        </w:tc>
        <w:tc>
          <w:tcPr>
            <w:tcW w:w="1134" w:type="dxa"/>
            <w:shd w:val="clear" w:color="auto" w:fill="FFFFFF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1E0102">
              <w:rPr>
                <w:sz w:val="16"/>
              </w:rPr>
              <w:t>Срок составления документа</w:t>
            </w:r>
          </w:p>
        </w:tc>
        <w:tc>
          <w:tcPr>
            <w:tcW w:w="1417" w:type="dxa"/>
            <w:shd w:val="clear" w:color="auto" w:fill="FFFFFF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1E0102">
              <w:rPr>
                <w:sz w:val="16"/>
              </w:rPr>
              <w:t>Должностные лица, подписывающие документ, или информацию</w:t>
            </w:r>
          </w:p>
        </w:tc>
        <w:tc>
          <w:tcPr>
            <w:tcW w:w="993" w:type="dxa"/>
            <w:gridSpan w:val="2"/>
            <w:shd w:val="clear" w:color="auto" w:fill="FFFFFF"/>
          </w:tcPr>
          <w:p w:rsidR="002B2FC4" w:rsidRPr="001E0102" w:rsidRDefault="002B2FC4" w:rsidP="006555E4">
            <w:pPr>
              <w:spacing w:after="360"/>
              <w:rPr>
                <w:color w:val="2A3143"/>
                <w:sz w:val="16"/>
                <w:szCs w:val="16"/>
              </w:rPr>
            </w:pPr>
            <w:r w:rsidRPr="001E0102">
              <w:rPr>
                <w:color w:val="2A3143"/>
                <w:sz w:val="16"/>
                <w:szCs w:val="16"/>
              </w:rPr>
              <w:t xml:space="preserve">Способ представления документа в бухгалтерию </w:t>
            </w:r>
          </w:p>
        </w:tc>
        <w:tc>
          <w:tcPr>
            <w:tcW w:w="1134" w:type="dxa"/>
            <w:shd w:val="clear" w:color="auto" w:fill="FFFFFF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E0102">
              <w:rPr>
                <w:color w:val="2A3143"/>
                <w:sz w:val="16"/>
                <w:szCs w:val="16"/>
              </w:rPr>
              <w:t>Подразделение, бухгалтерии (бухгалтер)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2B2FC4" w:rsidRPr="001E0102" w:rsidRDefault="002B2FC4" w:rsidP="006555E4">
            <w:pPr>
              <w:spacing w:after="360"/>
              <w:rPr>
                <w:color w:val="2A3143"/>
                <w:sz w:val="14"/>
              </w:rPr>
            </w:pPr>
            <w:r w:rsidRPr="001E0102">
              <w:rPr>
                <w:color w:val="2A3143"/>
                <w:sz w:val="16"/>
              </w:rPr>
              <w:t>Способ отражения учетного документа в бухгалтерском учете</w:t>
            </w:r>
          </w:p>
        </w:tc>
        <w:tc>
          <w:tcPr>
            <w:tcW w:w="992" w:type="dxa"/>
            <w:shd w:val="clear" w:color="auto" w:fill="FFFFFF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проверки документа.</w:t>
            </w: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направления уведомления о результатах внутреннего контроля.</w:t>
            </w:r>
          </w:p>
          <w:p w:rsidR="002B2FC4" w:rsidRPr="001E0102" w:rsidRDefault="002B2FC4" w:rsidP="006555E4">
            <w:r w:rsidRPr="001E0102">
              <w:rPr>
                <w:sz w:val="16"/>
                <w:szCs w:val="16"/>
              </w:rPr>
              <w:t>Сроки представления запрашиваемых документов.</w:t>
            </w:r>
          </w:p>
        </w:tc>
      </w:tr>
      <w:tr w:rsidR="002B2FC4" w:rsidRPr="001E0102" w:rsidTr="001845EE">
        <w:trPr>
          <w:gridAfter w:val="2"/>
          <w:wAfter w:w="24" w:type="dxa"/>
        </w:trPr>
        <w:tc>
          <w:tcPr>
            <w:tcW w:w="421" w:type="dxa"/>
            <w:shd w:val="clear" w:color="auto" w:fill="FFFFFF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1825" w:type="dxa"/>
            <w:shd w:val="clear" w:color="auto" w:fill="FFFFFF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FFFFFF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4</w:t>
            </w:r>
          </w:p>
        </w:tc>
        <w:tc>
          <w:tcPr>
            <w:tcW w:w="993" w:type="dxa"/>
            <w:shd w:val="clear" w:color="auto" w:fill="FFFFFF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6</w:t>
            </w:r>
          </w:p>
        </w:tc>
        <w:tc>
          <w:tcPr>
            <w:tcW w:w="1435" w:type="dxa"/>
            <w:shd w:val="clear" w:color="auto" w:fill="FFFFFF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FFFFFF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8</w:t>
            </w:r>
          </w:p>
        </w:tc>
        <w:tc>
          <w:tcPr>
            <w:tcW w:w="1417" w:type="dxa"/>
            <w:shd w:val="clear" w:color="auto" w:fill="FFFFFF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9</w:t>
            </w:r>
          </w:p>
        </w:tc>
        <w:tc>
          <w:tcPr>
            <w:tcW w:w="993" w:type="dxa"/>
            <w:gridSpan w:val="2"/>
            <w:shd w:val="clear" w:color="auto" w:fill="FFFFFF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11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12</w:t>
            </w:r>
          </w:p>
        </w:tc>
        <w:tc>
          <w:tcPr>
            <w:tcW w:w="992" w:type="dxa"/>
            <w:shd w:val="clear" w:color="auto" w:fill="FFFFFF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13</w:t>
            </w:r>
          </w:p>
        </w:tc>
      </w:tr>
      <w:tr w:rsidR="002B2FC4" w:rsidRPr="001E0102" w:rsidTr="001845EE">
        <w:tc>
          <w:tcPr>
            <w:tcW w:w="15328" w:type="dxa"/>
            <w:gridSpan w:val="17"/>
            <w:shd w:val="clear" w:color="auto" w:fill="FFFFFF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 w:rsidRPr="001E0102">
              <w:rPr>
                <w:b/>
              </w:rPr>
              <w:t>1.Определение справедливой стоимости имущества</w:t>
            </w:r>
            <w:r w:rsidRPr="001E0102">
              <w:rPr>
                <w:rFonts w:cs="Calibri"/>
              </w:rPr>
              <w:t xml:space="preserve"> </w:t>
            </w:r>
          </w:p>
        </w:tc>
      </w:tr>
      <w:tr w:rsidR="002B2FC4" w:rsidRPr="001E0102" w:rsidTr="001845EE">
        <w:trPr>
          <w:gridAfter w:val="2"/>
          <w:wAfter w:w="24" w:type="dxa"/>
          <w:trHeight w:val="1704"/>
        </w:trPr>
        <w:tc>
          <w:tcPr>
            <w:tcW w:w="421" w:type="dxa"/>
            <w:shd w:val="clear" w:color="auto" w:fill="FFFFFF"/>
          </w:tcPr>
          <w:p w:rsidR="002B2FC4" w:rsidRPr="001E0102" w:rsidRDefault="003F7DA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</w:t>
            </w:r>
          </w:p>
        </w:tc>
        <w:tc>
          <w:tcPr>
            <w:tcW w:w="1825" w:type="dxa"/>
            <w:shd w:val="clear" w:color="auto" w:fill="FFFFFF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</w:t>
            </w:r>
            <w:r w:rsidR="001845EE" w:rsidRPr="001E0102">
              <w:rPr>
                <w:szCs w:val="16"/>
              </w:rPr>
              <w:t>Оценка стоимости имущества,</w:t>
            </w:r>
            <w:r w:rsidRPr="001E0102">
              <w:rPr>
                <w:szCs w:val="16"/>
              </w:rPr>
              <w:t xml:space="preserve"> выявленного в ходе проведения инвентаризации (излишки), полученного в результате демонтажа (ликвидации), а также в случае безвозмездного поступления имущества от иных </w:t>
            </w:r>
            <w:r w:rsidRPr="001E0102">
              <w:rPr>
                <w:szCs w:val="16"/>
              </w:rPr>
              <w:lastRenderedPageBreak/>
              <w:t>организаций (иных правообладателей), за исключением организаций бюджетной сферы.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  <w:r w:rsidRPr="001E0102">
              <w:rPr>
                <w:szCs w:val="16"/>
              </w:rPr>
              <w:t xml:space="preserve"> </w:t>
            </w:r>
            <w:r w:rsidRPr="001E0102">
              <w:rPr>
                <w:b/>
                <w:szCs w:val="16"/>
              </w:rPr>
              <w:t>Решение об оценке стоимости имущества, отчуждаемого не в пользу организаций бюджетной сферы (ф. 0510442) с приложенным Листом голосования.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Документы основания – подлинники (скан-копии) документов, на основании которых Комиссией (оценщиком) определена справедливая стоимость нефинансовых активов. </w:t>
            </w:r>
          </w:p>
        </w:tc>
        <w:tc>
          <w:tcPr>
            <w:tcW w:w="1134" w:type="dxa"/>
            <w:shd w:val="clear" w:color="auto" w:fill="FFFFFF"/>
          </w:tcPr>
          <w:p w:rsidR="002B2FC4" w:rsidRPr="001E0102" w:rsidRDefault="000B7FF0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электронный</w:t>
            </w:r>
            <w:r w:rsidR="002B2FC4"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FFFFF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8B00A8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Бухгалтер ответственный за формирование документа (ответственный исполнитель)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  <w:u w:val="single"/>
              </w:rPr>
              <w:t>уполномоченное лицо бухгалтерской</w:t>
            </w:r>
            <w:r w:rsidRPr="001E0102">
              <w:rPr>
                <w:sz w:val="16"/>
                <w:szCs w:val="16"/>
              </w:rPr>
              <w:t xml:space="preserve">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FFFFF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на бумажном носителе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FFFFFF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2B2FC4" w:rsidRPr="001E0102" w:rsidRDefault="00DF7F68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3 рабочих дня</w:t>
            </w:r>
            <w:r w:rsidR="002B2FC4"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Комиссия по поступлению и выбытию активов учреждения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Cs w:val="16"/>
              </w:rPr>
            </w:pPr>
            <w:r w:rsidRPr="001E0102">
              <w:rPr>
                <w:szCs w:val="16"/>
              </w:rPr>
              <w:t>Руководитель учреждения (</w:t>
            </w:r>
            <w:r w:rsidRPr="001E0102">
              <w:rPr>
                <w:i/>
                <w:szCs w:val="16"/>
              </w:rPr>
              <w:t>уполномоченное лицо)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FFFFFF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на бумажном носителе.</w:t>
            </w: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</w:t>
            </w:r>
            <w:r w:rsidR="002A729A" w:rsidRPr="001E0102">
              <w:rPr>
                <w:sz w:val="16"/>
                <w:szCs w:val="16"/>
              </w:rPr>
              <w:t xml:space="preserve"> сотрудник бухгалтерской службы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shd w:val="clear" w:color="auto" w:fill="FFFFFF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Служит основанием для определения справедливой стоимости актива.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    Не подлежит отражению в бухгалтерском учете по счетам Рабочего Плана счетов. 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lastRenderedPageBreak/>
              <w:t xml:space="preserve">  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Является документом основанием для отражения справедливой стоимости в зависимости от причины оценки в следующих документах: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- 0510435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Акт об утилизации (уничтожении) материальных ценностей,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-0510448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Акт о приеме-передаче объектов нефинансовых активов,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- 0510463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Акт о результатах инвентаризации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 xml:space="preserve">Срок проверки </w:t>
            </w:r>
            <w:proofErr w:type="gramStart"/>
            <w:r w:rsidR="00F65141" w:rsidRPr="001E0102">
              <w:rPr>
                <w:sz w:val="16"/>
                <w:szCs w:val="16"/>
              </w:rPr>
              <w:t>2  рабочих</w:t>
            </w:r>
            <w:proofErr w:type="gramEnd"/>
            <w:r w:rsidR="00F65141" w:rsidRPr="001E0102">
              <w:rPr>
                <w:sz w:val="16"/>
                <w:szCs w:val="16"/>
              </w:rPr>
              <w:t xml:space="preserve"> дня.</w:t>
            </w:r>
            <w:r w:rsidRPr="001E0102">
              <w:rPr>
                <w:sz w:val="16"/>
                <w:szCs w:val="16"/>
              </w:rPr>
              <w:t>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представления запрашиваемых бухгалте</w:t>
            </w:r>
            <w:r w:rsidR="002A729A" w:rsidRPr="001E0102">
              <w:rPr>
                <w:sz w:val="16"/>
                <w:szCs w:val="16"/>
              </w:rPr>
              <w:t xml:space="preserve">рией дополнительных </w:t>
            </w:r>
            <w:proofErr w:type="gramStart"/>
            <w:r w:rsidR="002A729A" w:rsidRPr="001E0102">
              <w:rPr>
                <w:sz w:val="16"/>
                <w:szCs w:val="16"/>
              </w:rPr>
              <w:t>документов  3</w:t>
            </w:r>
            <w:proofErr w:type="gramEnd"/>
            <w:r w:rsidR="002A729A" w:rsidRPr="001E0102">
              <w:rPr>
                <w:sz w:val="16"/>
                <w:szCs w:val="16"/>
              </w:rPr>
              <w:t xml:space="preserve"> рабочих дня.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</w:tbl>
    <w:p w:rsidR="002B2FC4" w:rsidRPr="001E0102" w:rsidRDefault="002B2FC4" w:rsidP="006555E4">
      <w:pPr>
        <w:spacing w:after="160" w:line="259" w:lineRule="auto"/>
      </w:pPr>
    </w:p>
    <w:p w:rsidR="002B2FC4" w:rsidRDefault="002B2FC4" w:rsidP="006555E4">
      <w:pPr>
        <w:spacing w:after="160" w:line="259" w:lineRule="auto"/>
      </w:pPr>
    </w:p>
    <w:p w:rsidR="001845EE" w:rsidRDefault="001845EE" w:rsidP="006555E4">
      <w:pPr>
        <w:spacing w:after="160" w:line="259" w:lineRule="auto"/>
      </w:pPr>
    </w:p>
    <w:p w:rsidR="001845EE" w:rsidRDefault="001845EE" w:rsidP="006555E4">
      <w:pPr>
        <w:spacing w:after="160" w:line="259" w:lineRule="auto"/>
      </w:pPr>
    </w:p>
    <w:p w:rsidR="001845EE" w:rsidRDefault="001845EE" w:rsidP="006555E4">
      <w:pPr>
        <w:spacing w:after="160" w:line="259" w:lineRule="auto"/>
      </w:pPr>
    </w:p>
    <w:p w:rsidR="001845EE" w:rsidRPr="001E0102" w:rsidRDefault="001845EE" w:rsidP="006555E4">
      <w:pPr>
        <w:spacing w:after="160" w:line="259" w:lineRule="auto"/>
      </w:pPr>
    </w:p>
    <w:tbl>
      <w:tblPr>
        <w:tblW w:w="15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"/>
        <w:gridCol w:w="2959"/>
        <w:gridCol w:w="850"/>
        <w:gridCol w:w="1276"/>
        <w:gridCol w:w="851"/>
        <w:gridCol w:w="992"/>
        <w:gridCol w:w="14"/>
        <w:gridCol w:w="1120"/>
        <w:gridCol w:w="851"/>
        <w:gridCol w:w="1417"/>
        <w:gridCol w:w="14"/>
        <w:gridCol w:w="978"/>
        <w:gridCol w:w="993"/>
        <w:gridCol w:w="14"/>
        <w:gridCol w:w="1545"/>
        <w:gridCol w:w="992"/>
        <w:gridCol w:w="14"/>
      </w:tblGrid>
      <w:tr w:rsidR="002B2FC4" w:rsidRPr="001E0102" w:rsidTr="001845EE">
        <w:trPr>
          <w:trHeight w:val="752"/>
        </w:trPr>
        <w:tc>
          <w:tcPr>
            <w:tcW w:w="297" w:type="dxa"/>
            <w:vMerge w:val="restart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E0102">
              <w:rPr>
                <w:b/>
                <w:sz w:val="16"/>
              </w:rPr>
              <w:lastRenderedPageBreak/>
              <w:t>N п/п</w:t>
            </w:r>
          </w:p>
        </w:tc>
        <w:tc>
          <w:tcPr>
            <w:tcW w:w="2959" w:type="dxa"/>
            <w:vMerge w:val="restart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sz w:val="16"/>
                <w:szCs w:val="16"/>
              </w:rPr>
              <w:t xml:space="preserve">Факт хозяйственной жизни/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sz w:val="16"/>
                <w:szCs w:val="16"/>
              </w:rPr>
              <w:t>Первичный документ/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E0102">
              <w:rPr>
                <w:b/>
                <w:sz w:val="16"/>
                <w:szCs w:val="16"/>
              </w:rPr>
              <w:t>Документ основание для формирования первичного документа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>Вид документа</w:t>
            </w:r>
          </w:p>
        </w:tc>
        <w:tc>
          <w:tcPr>
            <w:tcW w:w="3133" w:type="dxa"/>
            <w:gridSpan w:val="4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center"/>
              <w:rPr>
                <w:b/>
                <w:color w:val="2A3143"/>
                <w:sz w:val="16"/>
                <w:szCs w:val="16"/>
                <w:u w:val="single"/>
                <w:shd w:val="clear" w:color="auto" w:fill="FFFFFF"/>
              </w:rPr>
            </w:pP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 xml:space="preserve">Предзаполнение документа </w:t>
            </w:r>
            <w:r w:rsidRPr="001E0102">
              <w:rPr>
                <w:b/>
                <w:color w:val="2A3143"/>
                <w:sz w:val="16"/>
                <w:szCs w:val="16"/>
                <w:u w:val="single"/>
                <w:shd w:val="clear" w:color="auto" w:fill="FFFFFF"/>
              </w:rPr>
              <w:t>по данным бухгалтерского учёта</w:t>
            </w: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color w:val="2A3143"/>
                <w:sz w:val="16"/>
                <w:szCs w:val="16"/>
                <w:u w:val="single"/>
                <w:shd w:val="clear" w:color="auto" w:fill="FFFFFF"/>
              </w:rPr>
              <w:t>(</w:t>
            </w: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>предзаполненный документ при необходимости</w:t>
            </w:r>
            <w:r w:rsidRPr="001E0102">
              <w:rPr>
                <w:b/>
                <w:color w:val="2A3143"/>
                <w:sz w:val="16"/>
                <w:szCs w:val="16"/>
                <w:u w:val="single"/>
                <w:shd w:val="clear" w:color="auto" w:fill="FFFFFF"/>
              </w:rPr>
              <w:t>)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 w:rsidRPr="001E0102">
              <w:rPr>
                <w:b/>
                <w:sz w:val="16"/>
                <w:szCs w:val="16"/>
              </w:rPr>
              <w:t xml:space="preserve">Ответственный за составление документа 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>Порядок представления документа в бухгалтерскую службу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>Порядок отражения бухгалтерией первичного учетного документа в бухгалтерском учете</w:t>
            </w:r>
          </w:p>
        </w:tc>
      </w:tr>
      <w:tr w:rsidR="002B2FC4" w:rsidRPr="001E0102" w:rsidTr="001845EE">
        <w:trPr>
          <w:gridAfter w:val="1"/>
          <w:wAfter w:w="14" w:type="dxa"/>
          <w:trHeight w:val="1466"/>
        </w:trPr>
        <w:tc>
          <w:tcPr>
            <w:tcW w:w="297" w:type="dxa"/>
            <w:vMerge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</w:p>
        </w:tc>
        <w:tc>
          <w:tcPr>
            <w:tcW w:w="2959" w:type="dxa"/>
            <w:vMerge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center"/>
              <w:rPr>
                <w:b/>
                <w:color w:val="2A314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Подразделение бухгалтерии (бухгалтер) </w:t>
            </w: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формирования документа.</w:t>
            </w: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Порядок передачи документа лицу, осуществляющему оформление факта хозяйственной жизни.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1E0102">
              <w:rPr>
                <w:sz w:val="16"/>
              </w:rPr>
              <w:t>Подразделение учреждения</w:t>
            </w: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1E0102">
              <w:rPr>
                <w:sz w:val="16"/>
              </w:rPr>
              <w:t>Срок составления документа.</w:t>
            </w:r>
          </w:p>
        </w:tc>
        <w:tc>
          <w:tcPr>
            <w:tcW w:w="1417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1E0102">
              <w:rPr>
                <w:sz w:val="16"/>
              </w:rPr>
              <w:t>Должностные лица, подписывающие документ, или информацию.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B2FC4" w:rsidRPr="001E0102" w:rsidRDefault="002B2FC4" w:rsidP="006555E4">
            <w:pPr>
              <w:spacing w:after="360"/>
              <w:rPr>
                <w:color w:val="2A3143"/>
                <w:sz w:val="16"/>
                <w:szCs w:val="16"/>
              </w:rPr>
            </w:pPr>
            <w:r w:rsidRPr="001E0102">
              <w:rPr>
                <w:color w:val="2A3143"/>
                <w:sz w:val="16"/>
                <w:szCs w:val="16"/>
              </w:rPr>
              <w:t xml:space="preserve">Способ представления документа в бухгалтерию </w:t>
            </w:r>
          </w:p>
        </w:tc>
        <w:tc>
          <w:tcPr>
            <w:tcW w:w="993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E0102">
              <w:rPr>
                <w:color w:val="2A3143"/>
                <w:sz w:val="16"/>
                <w:szCs w:val="16"/>
              </w:rPr>
              <w:t>Подразделение, бухгалтерии (бухгалтер)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B2FC4" w:rsidRPr="001E0102" w:rsidRDefault="002B2FC4" w:rsidP="006555E4">
            <w:pPr>
              <w:spacing w:after="360"/>
              <w:rPr>
                <w:color w:val="2A3143"/>
                <w:sz w:val="14"/>
              </w:rPr>
            </w:pPr>
            <w:r w:rsidRPr="001E0102">
              <w:rPr>
                <w:color w:val="2A3143"/>
                <w:sz w:val="16"/>
              </w:rPr>
              <w:t>Способ отражения учетного документа в бухгалтерском учете</w:t>
            </w: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проверки документа.</w:t>
            </w: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направления уведомления о результатах внутреннего контроля.</w:t>
            </w:r>
          </w:p>
          <w:p w:rsidR="002B2FC4" w:rsidRPr="001E0102" w:rsidRDefault="002B2FC4" w:rsidP="006555E4">
            <w:r w:rsidRPr="001E0102">
              <w:rPr>
                <w:sz w:val="16"/>
                <w:szCs w:val="16"/>
              </w:rPr>
              <w:t>Сроки представления запрашиваемых документов.</w:t>
            </w:r>
          </w:p>
        </w:tc>
      </w:tr>
      <w:tr w:rsidR="002B2FC4" w:rsidRPr="001E0102" w:rsidTr="001845EE">
        <w:trPr>
          <w:gridAfter w:val="1"/>
          <w:wAfter w:w="14" w:type="dxa"/>
        </w:trPr>
        <w:tc>
          <w:tcPr>
            <w:tcW w:w="29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2959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11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13</w:t>
            </w:r>
          </w:p>
        </w:tc>
      </w:tr>
      <w:tr w:rsidR="002B2FC4" w:rsidRPr="001E0102" w:rsidTr="001845EE">
        <w:tc>
          <w:tcPr>
            <w:tcW w:w="15177" w:type="dxa"/>
            <w:gridSpan w:val="17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 w:rsidRPr="001E0102">
              <w:rPr>
                <w:b/>
                <w:szCs w:val="24"/>
              </w:rPr>
              <w:t xml:space="preserve">2. Безвозмездное поступление, </w:t>
            </w:r>
            <w:r w:rsidR="001845EE" w:rsidRPr="001E0102">
              <w:rPr>
                <w:b/>
                <w:szCs w:val="24"/>
              </w:rPr>
              <w:t>выбытие НФА</w:t>
            </w:r>
          </w:p>
        </w:tc>
      </w:tr>
      <w:tr w:rsidR="002B2FC4" w:rsidRPr="001E0102" w:rsidTr="001845EE">
        <w:trPr>
          <w:gridAfter w:val="1"/>
          <w:wAfter w:w="14" w:type="dxa"/>
          <w:trHeight w:val="4416"/>
        </w:trPr>
        <w:tc>
          <w:tcPr>
            <w:tcW w:w="29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</w:t>
            </w:r>
          </w:p>
        </w:tc>
        <w:tc>
          <w:tcPr>
            <w:tcW w:w="2959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</w:t>
            </w:r>
            <w:r w:rsidRPr="001E0102">
              <w:rPr>
                <w:szCs w:val="16"/>
              </w:rPr>
              <w:t>Постановка на учёт безвозмездно полученного имущества внутри бюджетной сферы – ДВУХСТОРОННЕЕ формирование Акта в электронном виде.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  <w:r w:rsidRPr="001E0102">
              <w:rPr>
                <w:b/>
                <w:szCs w:val="16"/>
              </w:rPr>
              <w:t xml:space="preserve">   0510448 Акт о приеме-передаче объектов нефинансовых активов.</w:t>
            </w:r>
            <w:r w:rsidRPr="001E0102">
              <w:rPr>
                <w:rFonts w:cs="Calibri"/>
                <w:sz w:val="28"/>
              </w:rPr>
              <w:t xml:space="preserve"> </w:t>
            </w:r>
            <w:r w:rsidRPr="001E0102">
              <w:rPr>
                <w:b/>
                <w:szCs w:val="16"/>
              </w:rPr>
              <w:t>Лист голосования.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</w:t>
            </w:r>
            <w:r w:rsidR="00AD2594" w:rsidRPr="001E0102">
              <w:rPr>
                <w:szCs w:val="16"/>
              </w:rPr>
              <w:t xml:space="preserve">            Документы основания</w:t>
            </w:r>
            <w:r w:rsidR="00351386" w:rsidRPr="001E0102">
              <w:rPr>
                <w:szCs w:val="16"/>
              </w:rPr>
              <w:t xml:space="preserve"> </w:t>
            </w:r>
            <w:r w:rsidRPr="001E0102">
              <w:rPr>
                <w:szCs w:val="16"/>
              </w:rPr>
              <w:t>–приказ, распоряжение, иные документы.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Cs w:val="16"/>
              </w:rPr>
              <w:t xml:space="preserve">   </w:t>
            </w:r>
            <w:r w:rsidR="001845EE" w:rsidRPr="001E0102">
              <w:rPr>
                <w:szCs w:val="16"/>
              </w:rPr>
              <w:t>Сторона,</w:t>
            </w:r>
            <w:r w:rsidRPr="001E0102">
              <w:rPr>
                <w:szCs w:val="16"/>
              </w:rPr>
              <w:t xml:space="preserve"> получающая заполняет титульный лист (частично) раздел 4 </w:t>
            </w:r>
            <w:r w:rsidRPr="001E0102">
              <w:rPr>
                <w:b/>
                <w:szCs w:val="16"/>
              </w:rPr>
              <w:t>входящего</w:t>
            </w:r>
            <w:r w:rsidRPr="001E0102">
              <w:rPr>
                <w:szCs w:val="16"/>
              </w:rPr>
              <w:t xml:space="preserve"> Акта</w:t>
            </w:r>
            <w:r w:rsidRPr="001E0102">
              <w:rPr>
                <w:rFonts w:cs="Calibri"/>
                <w:sz w:val="28"/>
              </w:rPr>
              <w:t xml:space="preserve"> </w:t>
            </w:r>
            <w:r w:rsidRPr="001E0102">
              <w:rPr>
                <w:szCs w:val="16"/>
              </w:rPr>
              <w:t>о приеме-передаче объектов нефинансовых активов.</w:t>
            </w:r>
          </w:p>
        </w:tc>
        <w:tc>
          <w:tcPr>
            <w:tcW w:w="850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Электронный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486C2C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исполнитель</w:t>
            </w:r>
            <w:r w:rsidR="00486C2C" w:rsidRPr="001E0102">
              <w:rPr>
                <w:sz w:val="16"/>
                <w:szCs w:val="16"/>
              </w:rPr>
              <w:t>-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способ.</w:t>
            </w:r>
            <w:r w:rsidR="002A729A" w:rsidRPr="001E0102">
              <w:rPr>
                <w:sz w:val="16"/>
                <w:szCs w:val="16"/>
              </w:rPr>
              <w:t xml:space="preserve"> Бумажный вариант в случае отсутствия технической </w:t>
            </w:r>
            <w:r w:rsidR="00C00683" w:rsidRPr="001E0102">
              <w:rPr>
                <w:sz w:val="16"/>
                <w:szCs w:val="16"/>
              </w:rPr>
              <w:t>возможности.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Ответственный </w:t>
            </w:r>
            <w:r w:rsidR="00245B39" w:rsidRPr="001E0102">
              <w:rPr>
                <w:sz w:val="16"/>
                <w:szCs w:val="16"/>
              </w:rPr>
              <w:t>исполнитель,</w:t>
            </w:r>
            <w:r w:rsidRPr="001E0102">
              <w:rPr>
                <w:sz w:val="16"/>
                <w:szCs w:val="16"/>
              </w:rPr>
              <w:t xml:space="preserve"> уполномоченный работник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0955F3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3 рабочих дня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Материально ответственное лицо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Комиссия по поступлению и выбытию активов учреждения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Cs w:val="16"/>
              </w:rPr>
            </w:pPr>
            <w:r w:rsidRPr="001E0102">
              <w:rPr>
                <w:szCs w:val="16"/>
              </w:rPr>
              <w:t>Руководитель учреждения (</w:t>
            </w:r>
            <w:r w:rsidRPr="001E0102">
              <w:rPr>
                <w:i/>
                <w:szCs w:val="16"/>
              </w:rPr>
              <w:t>уполномоченное лицо)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2B2FC4" w:rsidRPr="001E0102" w:rsidRDefault="00225BCD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способ, на бумажном носителе</w:t>
            </w: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Служит основанием постановки на учёт безвозмездно полученного имущества внутри бюджетной сферы.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D93A37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</w:t>
            </w:r>
            <w:r w:rsidR="002B2FC4" w:rsidRPr="001E0102">
              <w:rPr>
                <w:szCs w:val="16"/>
              </w:rPr>
              <w:t xml:space="preserve"> Подлежит отражению в бухгалтерском учете по счетам Рабочего Плана счетов.     Прикладывается к журналу операций № </w:t>
            </w:r>
            <w:r w:rsidR="00EC4F77" w:rsidRPr="001E0102">
              <w:rPr>
                <w:szCs w:val="16"/>
              </w:rPr>
              <w:t>8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lastRenderedPageBreak/>
              <w:t xml:space="preserve"> Служит основанием для формирования формы 0504805 Извещение.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Срок п</w:t>
            </w:r>
            <w:r w:rsidR="00D34BAB" w:rsidRPr="001E0102">
              <w:rPr>
                <w:sz w:val="16"/>
                <w:szCs w:val="16"/>
              </w:rPr>
              <w:t xml:space="preserve">роверки 2 рабочих </w:t>
            </w:r>
            <w:proofErr w:type="gramStart"/>
            <w:r w:rsidR="00D34BAB" w:rsidRPr="001E0102">
              <w:rPr>
                <w:sz w:val="16"/>
                <w:szCs w:val="16"/>
              </w:rPr>
              <w:t>дня.</w:t>
            </w:r>
            <w:r w:rsidRPr="001E0102">
              <w:rPr>
                <w:sz w:val="16"/>
                <w:szCs w:val="16"/>
              </w:rPr>
              <w:t>.</w:t>
            </w:r>
            <w:proofErr w:type="gramEnd"/>
          </w:p>
          <w:p w:rsidR="003C4A47" w:rsidRPr="001E0102" w:rsidRDefault="003C4A47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представления запрашиваемых бухгалте</w:t>
            </w:r>
            <w:r w:rsidR="00D34BAB" w:rsidRPr="001E0102">
              <w:rPr>
                <w:sz w:val="16"/>
                <w:szCs w:val="16"/>
              </w:rPr>
              <w:t>рией дополнительных документов 1 рабочий день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2B2FC4" w:rsidRPr="001E0102" w:rsidTr="001845EE">
        <w:trPr>
          <w:gridAfter w:val="1"/>
          <w:wAfter w:w="14" w:type="dxa"/>
          <w:trHeight w:val="4416"/>
        </w:trPr>
        <w:tc>
          <w:tcPr>
            <w:tcW w:w="29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2</w:t>
            </w:r>
          </w:p>
        </w:tc>
        <w:tc>
          <w:tcPr>
            <w:tcW w:w="2959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</w:t>
            </w:r>
            <w:r w:rsidRPr="001E0102">
              <w:rPr>
                <w:szCs w:val="16"/>
              </w:rPr>
              <w:t>Постановка на учёт безвозмездно полученного имущества внутри бюджетной сферы – ОДНОСТОРОННЕЕ формирование Акта.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  <w:r w:rsidRPr="001E0102">
              <w:rPr>
                <w:szCs w:val="16"/>
              </w:rPr>
              <w:t xml:space="preserve">   </w:t>
            </w:r>
            <w:r w:rsidRPr="001E0102">
              <w:rPr>
                <w:b/>
                <w:szCs w:val="16"/>
              </w:rPr>
              <w:t>0510448 Акт о приеме-передаче объектов нефинансовых активов с приложенным листом голосования.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       Документы основания –приказ, распоряжение, иные документы.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Cs w:val="16"/>
              </w:rPr>
              <w:t xml:space="preserve">   </w:t>
            </w:r>
          </w:p>
        </w:tc>
        <w:tc>
          <w:tcPr>
            <w:tcW w:w="850" w:type="dxa"/>
            <w:shd w:val="clear" w:color="auto" w:fill="auto"/>
          </w:tcPr>
          <w:p w:rsidR="003B4905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электронный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3B4905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исполнитель</w:t>
            </w:r>
            <w:r w:rsidR="003B4905" w:rsidRPr="001E0102">
              <w:rPr>
                <w:sz w:val="16"/>
                <w:szCs w:val="16"/>
              </w:rPr>
              <w:t>)-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B2FC4" w:rsidRPr="001E0102" w:rsidRDefault="003B4905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  <w:r w:rsidR="00336601" w:rsidRPr="001E0102">
              <w:rPr>
                <w:sz w:val="16"/>
                <w:szCs w:val="16"/>
              </w:rPr>
              <w:t>, на бумажном носителе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B4905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Ответственный исполнитель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3B4905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3рабочих дня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Материально ответственное лицо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Комиссия по поступлению и выбытию активов учреждения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Cs w:val="16"/>
              </w:rPr>
            </w:pPr>
            <w:r w:rsidRPr="001E0102">
              <w:rPr>
                <w:szCs w:val="16"/>
              </w:rPr>
              <w:t>Руководитель учреждения (</w:t>
            </w:r>
            <w:r w:rsidRPr="001E0102">
              <w:rPr>
                <w:i/>
                <w:szCs w:val="16"/>
              </w:rPr>
              <w:t>уполномоченное лицо)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Cs w:val="16"/>
              </w:rPr>
            </w:pPr>
          </w:p>
          <w:p w:rsidR="003B4905" w:rsidRPr="001E0102" w:rsidRDefault="003B4905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2B2FC4" w:rsidRPr="001E0102" w:rsidRDefault="00CE2EEE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</w:t>
            </w:r>
            <w:r w:rsidR="002B2FC4" w:rsidRPr="001E0102">
              <w:rPr>
                <w:sz w:val="16"/>
                <w:szCs w:val="16"/>
              </w:rPr>
              <w:t>ифровой способ</w:t>
            </w:r>
            <w:r w:rsidR="00336601" w:rsidRPr="001E0102">
              <w:rPr>
                <w:sz w:val="16"/>
                <w:szCs w:val="16"/>
              </w:rPr>
              <w:t>, на бумажном носителе</w:t>
            </w:r>
          </w:p>
        </w:tc>
        <w:tc>
          <w:tcPr>
            <w:tcW w:w="99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</w:t>
            </w:r>
            <w:r w:rsidR="00CE2EEE" w:rsidRPr="001E0102">
              <w:rPr>
                <w:sz w:val="16"/>
                <w:szCs w:val="16"/>
              </w:rPr>
              <w:t>отрудник бухгалтерской службы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Служит основанием постановки на учёт безвозмездно полученного имущества внутри бюджетной сферы.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Подлежит отражению в бухгалтерском учете по счетам Рабочего Плана счетов.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Прикладывается к журналу операций № </w:t>
            </w:r>
            <w:r w:rsidR="00EC4F77" w:rsidRPr="001E0102">
              <w:rPr>
                <w:szCs w:val="16"/>
              </w:rPr>
              <w:t>8</w:t>
            </w:r>
            <w:r w:rsidRPr="001E0102">
              <w:rPr>
                <w:szCs w:val="16"/>
              </w:rPr>
              <w:t>_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Служит </w:t>
            </w:r>
            <w:r w:rsidRPr="001E0102">
              <w:rPr>
                <w:szCs w:val="16"/>
              </w:rPr>
              <w:lastRenderedPageBreak/>
              <w:t>основанием для формирования формы 0504805 Извещение.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 xml:space="preserve">Срок проверки </w:t>
            </w:r>
            <w:r w:rsidR="003B4905" w:rsidRPr="001E0102">
              <w:rPr>
                <w:sz w:val="16"/>
                <w:szCs w:val="16"/>
              </w:rPr>
              <w:t xml:space="preserve">2 </w:t>
            </w:r>
            <w:r w:rsidRPr="001E0102">
              <w:rPr>
                <w:sz w:val="16"/>
                <w:szCs w:val="16"/>
              </w:rPr>
              <w:t>раб</w:t>
            </w:r>
            <w:r w:rsidR="003B4905" w:rsidRPr="001E0102">
              <w:rPr>
                <w:sz w:val="16"/>
                <w:szCs w:val="16"/>
              </w:rPr>
              <w:t>очих дня</w:t>
            </w:r>
            <w:r w:rsidRPr="001E0102">
              <w:rPr>
                <w:sz w:val="16"/>
                <w:szCs w:val="16"/>
              </w:rPr>
              <w:t>.</w:t>
            </w:r>
          </w:p>
          <w:p w:rsidR="00CE2EEE" w:rsidRPr="001E0102" w:rsidRDefault="00CE2EEE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представления запрашиваемых бухгалтерией дополнительных документов </w:t>
            </w:r>
            <w:r w:rsidR="00CE2EEE" w:rsidRPr="001E0102">
              <w:rPr>
                <w:sz w:val="16"/>
                <w:szCs w:val="16"/>
              </w:rPr>
              <w:t>1</w:t>
            </w:r>
            <w:r w:rsidR="003B4905" w:rsidRPr="001E0102">
              <w:rPr>
                <w:sz w:val="16"/>
                <w:szCs w:val="16"/>
              </w:rPr>
              <w:t xml:space="preserve"> рабочий день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2B2FC4" w:rsidRPr="001E0102" w:rsidTr="001845EE">
        <w:trPr>
          <w:gridAfter w:val="1"/>
          <w:wAfter w:w="14" w:type="dxa"/>
          <w:trHeight w:val="4416"/>
        </w:trPr>
        <w:tc>
          <w:tcPr>
            <w:tcW w:w="29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3</w:t>
            </w:r>
          </w:p>
        </w:tc>
        <w:tc>
          <w:tcPr>
            <w:tcW w:w="2959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</w:t>
            </w:r>
            <w:r w:rsidRPr="001E0102">
              <w:rPr>
                <w:szCs w:val="16"/>
              </w:rPr>
              <w:t xml:space="preserve">Постановка на учёт </w:t>
            </w:r>
            <w:r w:rsidR="001845EE" w:rsidRPr="001E0102">
              <w:rPr>
                <w:szCs w:val="16"/>
              </w:rPr>
              <w:t>безвозмездно полученного имущества,</w:t>
            </w:r>
            <w:r w:rsidRPr="001E0102">
              <w:rPr>
                <w:szCs w:val="16"/>
              </w:rPr>
              <w:t xml:space="preserve"> выявленного в ходе проведения инвентаризации (излишки), полученного в результате демонтажа (ликвидации), а также в случае безвозмездного поступления имущества от иных организаций (иных правообладателей), за исключением организаций бюджетной сферы.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ОДНОСТОРОННЕЕ формирование Акта.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  <w:r w:rsidRPr="001E0102">
              <w:rPr>
                <w:b/>
                <w:szCs w:val="16"/>
              </w:rPr>
              <w:t xml:space="preserve">       0510448 Акт о приеме-передаче объектов нефинансовых активов с приложенным листом голосования.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       Документы основания –приказ, распоряжение, инвентаризационные описи, договора пожертвования, </w:t>
            </w:r>
            <w:r w:rsidRPr="001E0102">
              <w:rPr>
                <w:szCs w:val="16"/>
              </w:rPr>
              <w:lastRenderedPageBreak/>
              <w:t xml:space="preserve">дарения с иными правообладателями,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0510435 Акт об утилизации (уничтожении) материальных ценностей,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Решение об оценке стоимости имущества, отчуждаемого не в пользу организаций бюджетной сферы (ф. 0510442),</w:t>
            </w:r>
            <w:r w:rsidRPr="001E0102">
              <w:rPr>
                <w:rFonts w:cs="Calibri"/>
                <w:sz w:val="28"/>
              </w:rPr>
              <w:t xml:space="preserve"> </w:t>
            </w:r>
            <w:r w:rsidRPr="001E0102">
              <w:rPr>
                <w:szCs w:val="16"/>
              </w:rPr>
              <w:t>иные документы.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A065E3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электронный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исполнитель) уполномоченное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цифровой способ</w:t>
            </w:r>
            <w:r w:rsidR="00C7287C" w:rsidRPr="001E0102">
              <w:rPr>
                <w:sz w:val="16"/>
                <w:szCs w:val="16"/>
              </w:rPr>
              <w:t>, на бумажном носителе при технической невозможности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Ответственный исполнитель </w:t>
            </w:r>
            <w:r w:rsidR="00245B39" w:rsidRPr="001E0102">
              <w:rPr>
                <w:sz w:val="16"/>
                <w:szCs w:val="16"/>
              </w:rPr>
              <w:t>-</w:t>
            </w: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7B078A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3 рабочих дня</w:t>
            </w:r>
            <w:r w:rsidR="002B2FC4"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Материально ответственное лицо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Комиссия по поступлению и выбытию активов учреждения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Cs w:val="16"/>
              </w:rPr>
            </w:pPr>
            <w:r w:rsidRPr="001E0102">
              <w:rPr>
                <w:szCs w:val="16"/>
              </w:rPr>
              <w:t>Руководитель учреждения (</w:t>
            </w:r>
            <w:r w:rsidRPr="001E0102">
              <w:rPr>
                <w:i/>
                <w:szCs w:val="16"/>
              </w:rPr>
              <w:t>уполномоченное лицо)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AD2594" w:rsidRPr="001E0102" w:rsidRDefault="00C7287C" w:rsidP="00AD259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Цифровой способ. </w:t>
            </w:r>
          </w:p>
          <w:p w:rsidR="002B2FC4" w:rsidRPr="001E0102" w:rsidRDefault="00C7287C" w:rsidP="00AD259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При технической невозможности на бумажном носителе.</w:t>
            </w:r>
          </w:p>
        </w:tc>
        <w:tc>
          <w:tcPr>
            <w:tcW w:w="99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</w:t>
            </w:r>
            <w:r w:rsidR="007B078A" w:rsidRPr="001E0102">
              <w:rPr>
                <w:sz w:val="16"/>
                <w:szCs w:val="16"/>
              </w:rPr>
              <w:t xml:space="preserve"> сотрудник бухгалтерской службы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</w:t>
            </w:r>
            <w:r w:rsidRPr="001E0102">
              <w:rPr>
                <w:szCs w:val="16"/>
              </w:rPr>
              <w:t>Служит основанием постановки на учёт безвозмездно полученного имущества.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    Подлежит отражению в бухгалтерском учете по счетам Рабочего Плана счетов.    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Прикладывается к журналу операций № </w:t>
            </w:r>
            <w:r w:rsidR="00EC4F77" w:rsidRPr="001E0102">
              <w:rPr>
                <w:szCs w:val="16"/>
              </w:rPr>
              <w:t>8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проверки </w:t>
            </w:r>
            <w:r w:rsidR="007B078A" w:rsidRPr="001E0102">
              <w:rPr>
                <w:sz w:val="16"/>
                <w:szCs w:val="16"/>
              </w:rPr>
              <w:t>2 рабочих дня.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представления запрашиваемых бухгалтерией дополнительных документов </w:t>
            </w:r>
            <w:r w:rsidR="00CE2EEE" w:rsidRPr="001E0102">
              <w:rPr>
                <w:sz w:val="16"/>
                <w:szCs w:val="16"/>
              </w:rPr>
              <w:t>3 рабочих</w:t>
            </w:r>
            <w:r w:rsidR="007B078A" w:rsidRPr="001E0102">
              <w:rPr>
                <w:sz w:val="16"/>
                <w:szCs w:val="16"/>
              </w:rPr>
              <w:t xml:space="preserve"> </w:t>
            </w:r>
            <w:r w:rsidRPr="001E0102">
              <w:rPr>
                <w:sz w:val="16"/>
                <w:szCs w:val="16"/>
              </w:rPr>
              <w:t>д</w:t>
            </w:r>
            <w:r w:rsidR="00CE2EEE" w:rsidRPr="001E0102">
              <w:rPr>
                <w:sz w:val="16"/>
                <w:szCs w:val="16"/>
              </w:rPr>
              <w:t>ня</w:t>
            </w:r>
            <w:r w:rsidR="007B078A" w:rsidRPr="001E0102">
              <w:rPr>
                <w:sz w:val="16"/>
                <w:szCs w:val="16"/>
              </w:rPr>
              <w:t>.</w:t>
            </w: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2B2FC4" w:rsidRPr="001E0102" w:rsidTr="001845EE">
        <w:trPr>
          <w:gridAfter w:val="1"/>
          <w:wAfter w:w="14" w:type="dxa"/>
          <w:trHeight w:val="4416"/>
        </w:trPr>
        <w:tc>
          <w:tcPr>
            <w:tcW w:w="29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4</w:t>
            </w:r>
          </w:p>
        </w:tc>
        <w:tc>
          <w:tcPr>
            <w:tcW w:w="2959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Оформление бухгалтерского документа </w:t>
            </w:r>
            <w:r w:rsidRPr="001E0102">
              <w:rPr>
                <w:b/>
                <w:szCs w:val="16"/>
              </w:rPr>
              <w:t>в целях обеспечения своевременного отражения</w:t>
            </w:r>
            <w:r w:rsidRPr="001E0102">
              <w:rPr>
                <w:szCs w:val="16"/>
              </w:rPr>
              <w:t xml:space="preserve"> в бухгалтерском учете бухгалтерских записей согласно первичному учетному документу по взаимосвязанным операциям между субъектами учета по расчетам, возникающим по операциям приемки-передачи имущества, активов и обязательств между субъектами учета внутри бюджетной сферы.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  <w:r w:rsidRPr="001E0102">
              <w:rPr>
                <w:szCs w:val="16"/>
              </w:rPr>
              <w:t xml:space="preserve">            </w:t>
            </w:r>
            <w:r w:rsidRPr="001E0102">
              <w:rPr>
                <w:b/>
                <w:szCs w:val="16"/>
              </w:rPr>
              <w:t>Извещение (ф. 0504805).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     Документы основания –   0510448 Акт о приеме-передаче объектов нефинансовых активов, приказ, распоряжение, иные документы.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145850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электронный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145850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исполнитель</w:t>
            </w:r>
          </w:p>
          <w:p w:rsidR="002B2FC4" w:rsidRPr="001E0102" w:rsidRDefault="00145850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-</w:t>
            </w:r>
            <w:r w:rsidR="002B2FC4"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цифровой способ</w:t>
            </w:r>
            <w:r w:rsidR="00C7287C" w:rsidRPr="001E0102">
              <w:rPr>
                <w:sz w:val="16"/>
                <w:szCs w:val="16"/>
              </w:rPr>
              <w:t>, на бумажном носителе при технической невозможности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-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Cs w:val="16"/>
              </w:rPr>
            </w:pPr>
            <w:r w:rsidRPr="001E0102">
              <w:rPr>
                <w:szCs w:val="16"/>
              </w:rPr>
              <w:t>Руководитель учреждения (</w:t>
            </w:r>
            <w:r w:rsidRPr="001E0102">
              <w:rPr>
                <w:i/>
                <w:szCs w:val="16"/>
              </w:rPr>
              <w:t>уполномоченное лицо)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Главный бухгалтер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Cs w:val="16"/>
              </w:rPr>
            </w:pPr>
            <w:r w:rsidRPr="001E0102">
              <w:rPr>
                <w:i/>
                <w:szCs w:val="16"/>
              </w:rPr>
              <w:t>(уполномоченное лицо).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цифровой способ</w:t>
            </w:r>
            <w:r w:rsidR="00C7287C" w:rsidRPr="001E0102">
              <w:rPr>
                <w:sz w:val="16"/>
                <w:szCs w:val="16"/>
              </w:rPr>
              <w:t>, на бумажном носителе при технической невозможности</w:t>
            </w:r>
          </w:p>
        </w:tc>
        <w:tc>
          <w:tcPr>
            <w:tcW w:w="99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Составляется в целях обеспечения своевременного отражения в бухгалтерском учете бухгалтерских записей.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Не подлежит отражению в бухгалтерском учете по счетам Рабочего Плана счетов.     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проверки </w:t>
            </w:r>
            <w:r w:rsidR="00992545" w:rsidRPr="001E0102">
              <w:rPr>
                <w:sz w:val="16"/>
                <w:szCs w:val="16"/>
              </w:rPr>
              <w:t xml:space="preserve">2 </w:t>
            </w:r>
            <w:r w:rsidRPr="001E0102">
              <w:rPr>
                <w:sz w:val="16"/>
                <w:szCs w:val="16"/>
              </w:rPr>
              <w:t>рабочих дн</w:t>
            </w:r>
            <w:r w:rsidR="00992545" w:rsidRPr="001E0102">
              <w:rPr>
                <w:sz w:val="16"/>
                <w:szCs w:val="16"/>
              </w:rPr>
              <w:t>я</w:t>
            </w:r>
            <w:r w:rsidRPr="001E0102">
              <w:rPr>
                <w:sz w:val="16"/>
                <w:szCs w:val="16"/>
              </w:rPr>
              <w:t>.</w:t>
            </w:r>
          </w:p>
          <w:p w:rsidR="00231EC9" w:rsidRPr="001E0102" w:rsidRDefault="00231EC9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представления запрашиваемых бухгалтерией дополнительных документов </w:t>
            </w:r>
            <w:r w:rsidR="00D27215" w:rsidRPr="001E0102">
              <w:rPr>
                <w:sz w:val="16"/>
                <w:szCs w:val="16"/>
              </w:rPr>
              <w:t>1</w:t>
            </w:r>
            <w:r w:rsidRPr="001E0102">
              <w:rPr>
                <w:sz w:val="16"/>
                <w:szCs w:val="16"/>
              </w:rPr>
              <w:t xml:space="preserve"> рабочи</w:t>
            </w:r>
            <w:r w:rsidR="00992545" w:rsidRPr="001E0102">
              <w:rPr>
                <w:sz w:val="16"/>
                <w:szCs w:val="16"/>
              </w:rPr>
              <w:t>й день.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2B2FC4" w:rsidRPr="001E0102" w:rsidTr="001845EE">
        <w:trPr>
          <w:gridAfter w:val="1"/>
          <w:wAfter w:w="14" w:type="dxa"/>
          <w:trHeight w:val="4416"/>
        </w:trPr>
        <w:tc>
          <w:tcPr>
            <w:tcW w:w="29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5</w:t>
            </w:r>
          </w:p>
        </w:tc>
        <w:tc>
          <w:tcPr>
            <w:tcW w:w="2959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</w:t>
            </w:r>
            <w:r w:rsidRPr="001E0102">
              <w:rPr>
                <w:szCs w:val="16"/>
              </w:rPr>
              <w:t>Безвозмездная передача имущества.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  <w:r w:rsidRPr="001E0102">
              <w:rPr>
                <w:szCs w:val="16"/>
              </w:rPr>
              <w:t xml:space="preserve">     </w:t>
            </w:r>
            <w:r w:rsidRPr="001E0102">
              <w:rPr>
                <w:b/>
                <w:szCs w:val="16"/>
              </w:rPr>
              <w:t>0510448 Акт о приеме-передаче объектов нефинансовых активов.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       Документы основания –приказ, распоряжение, иные документы.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  К Акту прилагаются подтверждающие документы: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- выписка из реестра имущества об объекте (группе объектов) имущества, по которым ведется реестр имущества;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- выписка из Единого государственного реестра недвижимости (ЕГРН);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- копии инвентарных карточек;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- копии карточек капитальных вложений при передаче объектов незавершенного строительства или незавершенных капитальных вложений в объекты нефинансовых активов;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- иные документы (при наличии).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850" w:type="dxa"/>
            <w:shd w:val="clear" w:color="auto" w:fill="auto"/>
          </w:tcPr>
          <w:p w:rsidR="0082042B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электронный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исполнитель) </w:t>
            </w:r>
            <w:r w:rsidR="0056133E" w:rsidRPr="001E0102">
              <w:rPr>
                <w:sz w:val="16"/>
                <w:szCs w:val="16"/>
              </w:rPr>
              <w:t xml:space="preserve">- </w:t>
            </w: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6133E" w:rsidRPr="001E0102" w:rsidRDefault="002B2FC4" w:rsidP="006555E4">
            <w:pPr>
              <w:rPr>
                <w:b/>
                <w:i/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  <w:r w:rsidR="005702DF" w:rsidRPr="001E0102">
              <w:rPr>
                <w:sz w:val="16"/>
                <w:szCs w:val="16"/>
              </w:rPr>
              <w:t>, при технической невозможности на бумажном носителе</w:t>
            </w:r>
          </w:p>
          <w:p w:rsidR="002B2FC4" w:rsidRPr="001E0102" w:rsidRDefault="002B2FC4" w:rsidP="006555E4">
            <w:pPr>
              <w:spacing w:after="160" w:line="259" w:lineRule="auto"/>
              <w:rPr>
                <w:b/>
                <w:i/>
                <w:sz w:val="16"/>
                <w:szCs w:val="16"/>
              </w:rPr>
            </w:pP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Ответственный исполнитель </w:t>
            </w:r>
            <w:r w:rsidR="001D4A53" w:rsidRPr="001E0102">
              <w:rPr>
                <w:sz w:val="16"/>
                <w:szCs w:val="16"/>
              </w:rPr>
              <w:t>-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1D4A53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3</w:t>
            </w:r>
            <w:r w:rsidR="002B2FC4" w:rsidRPr="001E0102">
              <w:rPr>
                <w:sz w:val="16"/>
                <w:szCs w:val="16"/>
              </w:rPr>
              <w:t xml:space="preserve"> рабочих дн</w:t>
            </w:r>
            <w:r w:rsidRPr="001E0102">
              <w:rPr>
                <w:sz w:val="16"/>
                <w:szCs w:val="16"/>
              </w:rPr>
              <w:t>я</w:t>
            </w:r>
            <w:r w:rsidR="002B2FC4"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Материально ответственное лицо.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Cs w:val="16"/>
              </w:rPr>
            </w:pPr>
            <w:r w:rsidRPr="001E0102">
              <w:rPr>
                <w:szCs w:val="16"/>
              </w:rPr>
              <w:t>Руководитель учреждения (</w:t>
            </w:r>
            <w:r w:rsidRPr="001E0102">
              <w:rPr>
                <w:i/>
                <w:szCs w:val="16"/>
              </w:rPr>
              <w:t>уполномоченное лицо)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  <w:r w:rsidR="005702DF" w:rsidRPr="001E0102">
              <w:rPr>
                <w:sz w:val="16"/>
                <w:szCs w:val="16"/>
              </w:rPr>
              <w:t>, при технической невозможности на бумажном носителе</w:t>
            </w:r>
          </w:p>
        </w:tc>
        <w:tc>
          <w:tcPr>
            <w:tcW w:w="99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</w:t>
            </w:r>
            <w:r w:rsidR="0046782E" w:rsidRPr="001E0102">
              <w:rPr>
                <w:sz w:val="16"/>
                <w:szCs w:val="16"/>
              </w:rPr>
              <w:t xml:space="preserve"> сотрудник бухгалтерской службы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Служит основанием выбытия с учёта объектов имущества.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    Подлежит отражению в бухгалтерском учете по счетам Рабочего Плана счетов.    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Прикл</w:t>
            </w:r>
            <w:r w:rsidR="0014409D" w:rsidRPr="001E0102">
              <w:rPr>
                <w:szCs w:val="16"/>
              </w:rPr>
              <w:t>адывается к журналу операций № 8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   Данные о движении инвентарных объектов отражаются в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Инвентарной карточке учета нефинансовых активов (0509215), Инвентарной карточке группового учета нефинансовых активов (0509216). 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Данные о движении материальных запасов и об объектах основных средств стоимостью до </w:t>
            </w:r>
            <w:r w:rsidRPr="001E0102">
              <w:rPr>
                <w:szCs w:val="16"/>
              </w:rPr>
              <w:lastRenderedPageBreak/>
              <w:t>10 000 рублей включительно, переданных в эксплуатацию, отражаются в Карточке количественно-суммового учета материальных ценностей (ф. 0504041).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Cs w:val="16"/>
              </w:rPr>
            </w:pPr>
            <w:r w:rsidRPr="001E0102">
              <w:rPr>
                <w:szCs w:val="16"/>
              </w:rPr>
              <w:t xml:space="preserve">   Служит основанием для формирования формы 0504805 Извещение (</w:t>
            </w:r>
            <w:r w:rsidRPr="001E0102">
              <w:rPr>
                <w:i/>
                <w:szCs w:val="16"/>
              </w:rPr>
              <w:t>при безвозмездной передаче внутри бюджетной сферы).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Срок проверки _</w:t>
            </w:r>
            <w:r w:rsidR="004956D8" w:rsidRPr="001E0102">
              <w:rPr>
                <w:sz w:val="16"/>
                <w:szCs w:val="16"/>
              </w:rPr>
              <w:t xml:space="preserve">2_рабочих </w:t>
            </w:r>
            <w:r w:rsidR="006D0F6A" w:rsidRPr="001E0102">
              <w:rPr>
                <w:sz w:val="16"/>
                <w:szCs w:val="16"/>
              </w:rPr>
              <w:t>дня.</w:t>
            </w:r>
          </w:p>
          <w:p w:rsidR="00BC3CBD" w:rsidRPr="001E0102" w:rsidRDefault="00BC3CBD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представления запрашиваемых бухгалтерией дополнительных документов </w:t>
            </w:r>
            <w:r w:rsidR="004956D8" w:rsidRPr="001E0102">
              <w:rPr>
                <w:sz w:val="16"/>
                <w:szCs w:val="16"/>
              </w:rPr>
              <w:t>1</w:t>
            </w:r>
            <w:r w:rsidRPr="001E0102">
              <w:rPr>
                <w:sz w:val="16"/>
                <w:szCs w:val="16"/>
              </w:rPr>
              <w:t xml:space="preserve"> рабочи</w:t>
            </w:r>
            <w:r w:rsidR="004956D8" w:rsidRPr="001E0102">
              <w:rPr>
                <w:sz w:val="16"/>
                <w:szCs w:val="16"/>
              </w:rPr>
              <w:t>й день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</w:tbl>
    <w:p w:rsidR="002B2FC4" w:rsidRPr="001E0102" w:rsidRDefault="002B2FC4" w:rsidP="006555E4">
      <w:pPr>
        <w:spacing w:after="160" w:line="259" w:lineRule="auto"/>
      </w:pPr>
    </w:p>
    <w:p w:rsidR="002B2FC4" w:rsidRPr="001E0102" w:rsidRDefault="002B2FC4" w:rsidP="006555E4">
      <w:pPr>
        <w:spacing w:after="160" w:line="259" w:lineRule="auto"/>
      </w:pPr>
    </w:p>
    <w:p w:rsidR="002B2FC4" w:rsidRPr="001E0102" w:rsidRDefault="002B2FC4" w:rsidP="006555E4">
      <w:pPr>
        <w:tabs>
          <w:tab w:val="left" w:pos="5095"/>
        </w:tabs>
        <w:spacing w:after="160" w:line="259" w:lineRule="auto"/>
      </w:pPr>
      <w:r w:rsidRPr="001E0102">
        <w:tab/>
      </w:r>
    </w:p>
    <w:p w:rsidR="002B2FC4" w:rsidRPr="001E0102" w:rsidRDefault="002B2FC4" w:rsidP="006555E4">
      <w:pPr>
        <w:tabs>
          <w:tab w:val="left" w:pos="5095"/>
        </w:tabs>
        <w:spacing w:after="160" w:line="259" w:lineRule="auto"/>
      </w:pPr>
    </w:p>
    <w:p w:rsidR="002B2FC4" w:rsidRDefault="002B2FC4" w:rsidP="006555E4">
      <w:pPr>
        <w:tabs>
          <w:tab w:val="left" w:pos="5095"/>
        </w:tabs>
        <w:spacing w:after="160" w:line="259" w:lineRule="auto"/>
      </w:pPr>
    </w:p>
    <w:p w:rsidR="001845EE" w:rsidRDefault="001845EE" w:rsidP="006555E4">
      <w:pPr>
        <w:tabs>
          <w:tab w:val="left" w:pos="5095"/>
        </w:tabs>
        <w:spacing w:after="160" w:line="259" w:lineRule="auto"/>
      </w:pPr>
    </w:p>
    <w:p w:rsidR="001845EE" w:rsidRDefault="001845EE" w:rsidP="006555E4">
      <w:pPr>
        <w:tabs>
          <w:tab w:val="left" w:pos="5095"/>
        </w:tabs>
        <w:spacing w:after="160" w:line="259" w:lineRule="auto"/>
      </w:pPr>
    </w:p>
    <w:p w:rsidR="001845EE" w:rsidRDefault="001845EE" w:rsidP="006555E4">
      <w:pPr>
        <w:tabs>
          <w:tab w:val="left" w:pos="5095"/>
        </w:tabs>
        <w:spacing w:after="160" w:line="259" w:lineRule="auto"/>
      </w:pPr>
    </w:p>
    <w:p w:rsidR="001845EE" w:rsidRPr="001E0102" w:rsidRDefault="001845EE" w:rsidP="006555E4">
      <w:pPr>
        <w:tabs>
          <w:tab w:val="left" w:pos="5095"/>
        </w:tabs>
        <w:spacing w:after="160" w:line="259" w:lineRule="auto"/>
      </w:pPr>
    </w:p>
    <w:p w:rsidR="002B2FC4" w:rsidRPr="001E0102" w:rsidRDefault="002B2FC4" w:rsidP="006555E4">
      <w:pPr>
        <w:tabs>
          <w:tab w:val="left" w:pos="5095"/>
        </w:tabs>
        <w:spacing w:after="160" w:line="259" w:lineRule="auto"/>
      </w:pPr>
    </w:p>
    <w:tbl>
      <w:tblPr>
        <w:tblW w:w="15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"/>
        <w:gridCol w:w="2600"/>
        <w:gridCol w:w="1209"/>
        <w:gridCol w:w="992"/>
        <w:gridCol w:w="567"/>
        <w:gridCol w:w="709"/>
        <w:gridCol w:w="1276"/>
        <w:gridCol w:w="1134"/>
        <w:gridCol w:w="1985"/>
        <w:gridCol w:w="16"/>
        <w:gridCol w:w="692"/>
        <w:gridCol w:w="992"/>
        <w:gridCol w:w="25"/>
        <w:gridCol w:w="1318"/>
        <w:gridCol w:w="1492"/>
        <w:gridCol w:w="47"/>
      </w:tblGrid>
      <w:tr w:rsidR="002B2FC4" w:rsidRPr="001E0102" w:rsidTr="001845EE">
        <w:trPr>
          <w:gridAfter w:val="1"/>
          <w:wAfter w:w="47" w:type="dxa"/>
          <w:trHeight w:val="752"/>
        </w:trPr>
        <w:tc>
          <w:tcPr>
            <w:tcW w:w="297" w:type="dxa"/>
            <w:vMerge w:val="restart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E0102">
              <w:rPr>
                <w:b/>
                <w:sz w:val="16"/>
              </w:rPr>
              <w:lastRenderedPageBreak/>
              <w:t>N п/п</w:t>
            </w:r>
          </w:p>
        </w:tc>
        <w:tc>
          <w:tcPr>
            <w:tcW w:w="2600" w:type="dxa"/>
            <w:vMerge w:val="restart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sz w:val="16"/>
                <w:szCs w:val="16"/>
              </w:rPr>
              <w:t xml:space="preserve">Факт хозяйственной жизни/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sz w:val="16"/>
                <w:szCs w:val="16"/>
              </w:rPr>
              <w:t>Первичный документ/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E0102">
              <w:rPr>
                <w:b/>
                <w:sz w:val="16"/>
                <w:szCs w:val="16"/>
              </w:rPr>
              <w:t>Документ основание для формирования первичного документа</w:t>
            </w:r>
          </w:p>
        </w:tc>
        <w:tc>
          <w:tcPr>
            <w:tcW w:w="1209" w:type="dxa"/>
            <w:vMerge w:val="restart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>Вид документа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center"/>
              <w:rPr>
                <w:b/>
                <w:color w:val="2A3143"/>
                <w:sz w:val="16"/>
                <w:szCs w:val="16"/>
                <w:u w:val="single"/>
                <w:shd w:val="clear" w:color="auto" w:fill="FFFFFF"/>
              </w:rPr>
            </w:pP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 xml:space="preserve">Предзаполнение документа </w:t>
            </w:r>
            <w:r w:rsidRPr="001E0102">
              <w:rPr>
                <w:b/>
                <w:color w:val="2A3143"/>
                <w:sz w:val="16"/>
                <w:szCs w:val="16"/>
                <w:u w:val="single"/>
                <w:shd w:val="clear" w:color="auto" w:fill="FFFFFF"/>
              </w:rPr>
              <w:t>по данным бухгалтерского учёта</w:t>
            </w: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color w:val="2A3143"/>
                <w:sz w:val="16"/>
                <w:szCs w:val="16"/>
                <w:u w:val="single"/>
                <w:shd w:val="clear" w:color="auto" w:fill="FFFFFF"/>
              </w:rPr>
              <w:t>(</w:t>
            </w: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>предзаполненный документ при необходимости</w:t>
            </w:r>
            <w:r w:rsidRPr="001E0102">
              <w:rPr>
                <w:b/>
                <w:color w:val="2A3143"/>
                <w:sz w:val="16"/>
                <w:szCs w:val="16"/>
                <w:u w:val="single"/>
                <w:shd w:val="clear" w:color="auto" w:fill="FFFFFF"/>
              </w:rPr>
              <w:t>)</w:t>
            </w:r>
          </w:p>
        </w:tc>
        <w:tc>
          <w:tcPr>
            <w:tcW w:w="4411" w:type="dxa"/>
            <w:gridSpan w:val="4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 w:rsidRPr="001E0102">
              <w:rPr>
                <w:b/>
                <w:sz w:val="16"/>
                <w:szCs w:val="16"/>
              </w:rPr>
              <w:t xml:space="preserve">Ответственный за составление документа </w:t>
            </w:r>
          </w:p>
        </w:tc>
        <w:tc>
          <w:tcPr>
            <w:tcW w:w="1709" w:type="dxa"/>
            <w:gridSpan w:val="3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>Порядок представления документа в бухгалтерскую службу</w:t>
            </w:r>
          </w:p>
        </w:tc>
        <w:tc>
          <w:tcPr>
            <w:tcW w:w="2810" w:type="dxa"/>
            <w:gridSpan w:val="2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>Порядок отражения бухгалтерией первичного учетного документа в бухгалтерском учете</w:t>
            </w:r>
          </w:p>
        </w:tc>
      </w:tr>
      <w:tr w:rsidR="002B2FC4" w:rsidRPr="001E0102" w:rsidTr="001845EE">
        <w:trPr>
          <w:gridAfter w:val="1"/>
          <w:wAfter w:w="47" w:type="dxa"/>
          <w:trHeight w:val="1466"/>
        </w:trPr>
        <w:tc>
          <w:tcPr>
            <w:tcW w:w="297" w:type="dxa"/>
            <w:vMerge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</w:p>
        </w:tc>
        <w:tc>
          <w:tcPr>
            <w:tcW w:w="2600" w:type="dxa"/>
            <w:vMerge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center"/>
              <w:rPr>
                <w:b/>
                <w:color w:val="2A314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Подразделение бухгалтерии (бухгалтер) </w:t>
            </w:r>
          </w:p>
        </w:tc>
        <w:tc>
          <w:tcPr>
            <w:tcW w:w="567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формирования документа.</w:t>
            </w: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Порядок передачи документа лицу, осуществляющему оформление факта хозяйственной жизни.</w:t>
            </w:r>
          </w:p>
        </w:tc>
        <w:tc>
          <w:tcPr>
            <w:tcW w:w="1276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1E0102">
              <w:rPr>
                <w:sz w:val="16"/>
              </w:rPr>
              <w:t>Подразделение учреждения</w:t>
            </w: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1E0102">
              <w:rPr>
                <w:sz w:val="16"/>
              </w:rPr>
              <w:t>Срок составления документа.</w:t>
            </w:r>
          </w:p>
        </w:tc>
        <w:tc>
          <w:tcPr>
            <w:tcW w:w="1985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1E0102">
              <w:rPr>
                <w:sz w:val="16"/>
              </w:rPr>
              <w:t>Должностные лица, подписывающие документ, или информацию.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2B2FC4" w:rsidRPr="001E0102" w:rsidRDefault="002B2FC4" w:rsidP="006555E4">
            <w:pPr>
              <w:spacing w:after="360"/>
              <w:rPr>
                <w:color w:val="2A3143"/>
                <w:sz w:val="16"/>
                <w:szCs w:val="16"/>
              </w:rPr>
            </w:pPr>
            <w:r w:rsidRPr="001E0102">
              <w:rPr>
                <w:color w:val="2A3143"/>
                <w:sz w:val="16"/>
                <w:szCs w:val="16"/>
              </w:rPr>
              <w:t xml:space="preserve">Способ представления документа в бухгалтерию </w:t>
            </w: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E0102">
              <w:rPr>
                <w:color w:val="2A3143"/>
                <w:sz w:val="16"/>
                <w:szCs w:val="16"/>
              </w:rPr>
              <w:t>Подразделение, бухгалтерии (бухгалтер)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2B2FC4" w:rsidRPr="001E0102" w:rsidRDefault="002B2FC4" w:rsidP="006555E4">
            <w:pPr>
              <w:spacing w:after="360"/>
              <w:rPr>
                <w:color w:val="2A3143"/>
                <w:sz w:val="14"/>
              </w:rPr>
            </w:pPr>
            <w:r w:rsidRPr="001E0102">
              <w:rPr>
                <w:color w:val="2A3143"/>
                <w:sz w:val="16"/>
              </w:rPr>
              <w:t>Способ отражения учетного документа в бухгалтерском учете</w:t>
            </w:r>
          </w:p>
        </w:tc>
        <w:tc>
          <w:tcPr>
            <w:tcW w:w="1492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проверки документа.</w:t>
            </w: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направления уведомления о результатах внутреннего контроля.</w:t>
            </w:r>
          </w:p>
          <w:p w:rsidR="002B2FC4" w:rsidRPr="001E0102" w:rsidRDefault="002B2FC4" w:rsidP="006555E4">
            <w:r w:rsidRPr="001E0102">
              <w:rPr>
                <w:sz w:val="16"/>
                <w:szCs w:val="16"/>
              </w:rPr>
              <w:t>Сроки представления запрашиваемых документов.</w:t>
            </w:r>
          </w:p>
        </w:tc>
      </w:tr>
      <w:tr w:rsidR="002B2FC4" w:rsidRPr="001E0102" w:rsidTr="001845EE">
        <w:trPr>
          <w:gridAfter w:val="1"/>
          <w:wAfter w:w="47" w:type="dxa"/>
        </w:trPr>
        <w:tc>
          <w:tcPr>
            <w:tcW w:w="29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2600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9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11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12</w:t>
            </w:r>
          </w:p>
        </w:tc>
        <w:tc>
          <w:tcPr>
            <w:tcW w:w="14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13</w:t>
            </w:r>
          </w:p>
        </w:tc>
      </w:tr>
      <w:tr w:rsidR="002B2FC4" w:rsidRPr="001E0102" w:rsidTr="001845EE">
        <w:tc>
          <w:tcPr>
            <w:tcW w:w="15351" w:type="dxa"/>
            <w:gridSpan w:val="16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 w:rsidRPr="001E0102">
              <w:rPr>
                <w:b/>
                <w:szCs w:val="24"/>
              </w:rPr>
              <w:t xml:space="preserve">3. Расчеты с поставщиками товаров, </w:t>
            </w:r>
            <w:r w:rsidR="001845EE" w:rsidRPr="001E0102">
              <w:rPr>
                <w:b/>
                <w:szCs w:val="24"/>
              </w:rPr>
              <w:t>работ,</w:t>
            </w:r>
            <w:r w:rsidRPr="001E0102">
              <w:rPr>
                <w:b/>
                <w:szCs w:val="24"/>
              </w:rPr>
              <w:t xml:space="preserve"> услуг</w:t>
            </w:r>
          </w:p>
        </w:tc>
      </w:tr>
      <w:tr w:rsidR="002B2FC4" w:rsidRPr="001E0102" w:rsidTr="001845EE">
        <w:trPr>
          <w:gridAfter w:val="1"/>
          <w:wAfter w:w="47" w:type="dxa"/>
          <w:trHeight w:val="4416"/>
        </w:trPr>
        <w:tc>
          <w:tcPr>
            <w:tcW w:w="29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</w:t>
            </w:r>
          </w:p>
        </w:tc>
        <w:tc>
          <w:tcPr>
            <w:tcW w:w="2600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Постановка на учет нефинансовых активов, денежных документов, результатов работ, оказанных услуг от поставщиков по НЕОТФАКТУРОВАННОЙ ПОСТАВКЕ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Cs w:val="16"/>
              </w:rPr>
            </w:pPr>
            <w:r w:rsidRPr="001E0102">
              <w:rPr>
                <w:i/>
                <w:szCs w:val="16"/>
              </w:rPr>
              <w:t>(</w:t>
            </w:r>
            <w:r w:rsidRPr="001E0102">
              <w:rPr>
                <w:b/>
                <w:i/>
                <w:szCs w:val="16"/>
              </w:rPr>
              <w:t>до момента утверждения документа о приемке)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по контрактам, договорам, информация о которых как размещается, так и не размещается в реестре контрактов на единой информационной системе в сфере закупок.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  <w:r w:rsidRPr="001E0102">
              <w:rPr>
                <w:szCs w:val="16"/>
              </w:rPr>
              <w:t xml:space="preserve">     </w:t>
            </w:r>
            <w:r w:rsidRPr="001E0102">
              <w:rPr>
                <w:b/>
                <w:szCs w:val="16"/>
              </w:rPr>
              <w:t xml:space="preserve">Товарная накладная, УПД, акт выполненных работ, акт оказанных </w:t>
            </w:r>
            <w:r w:rsidRPr="001E0102">
              <w:rPr>
                <w:b/>
                <w:szCs w:val="16"/>
              </w:rPr>
              <w:lastRenderedPageBreak/>
              <w:t>услуг, акт приемки законченного строительством объекта и иные документы, полученные от поставщика.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  <w:r w:rsidRPr="001E0102">
              <w:t xml:space="preserve">           </w:t>
            </w:r>
          </w:p>
        </w:tc>
        <w:tc>
          <w:tcPr>
            <w:tcW w:w="1209" w:type="dxa"/>
            <w:shd w:val="clear" w:color="auto" w:fill="auto"/>
          </w:tcPr>
          <w:p w:rsidR="00FE3573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электронный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Ответственный исполнитель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уполномоченный работник </w:t>
            </w:r>
            <w:r w:rsidR="001845EE" w:rsidRPr="001E0102">
              <w:rPr>
                <w:sz w:val="16"/>
                <w:szCs w:val="16"/>
              </w:rPr>
              <w:t>учреждения, ответственные</w:t>
            </w:r>
            <w:r w:rsidR="002179A3" w:rsidRPr="001E0102">
              <w:rPr>
                <w:sz w:val="16"/>
                <w:szCs w:val="16"/>
              </w:rPr>
              <w:t xml:space="preserve"> лица по закупкам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_</w:t>
            </w:r>
            <w:r w:rsidR="00525419" w:rsidRPr="001E0102">
              <w:rPr>
                <w:sz w:val="16"/>
                <w:szCs w:val="16"/>
              </w:rPr>
              <w:t>3___ рабочих дня</w:t>
            </w: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Cs w:val="16"/>
              </w:rPr>
            </w:pPr>
            <w:r w:rsidRPr="001E0102">
              <w:rPr>
                <w:szCs w:val="16"/>
              </w:rPr>
              <w:t>Уполномоченное лицо учреждения (</w:t>
            </w:r>
            <w:r w:rsidRPr="001E0102">
              <w:rPr>
                <w:i/>
                <w:szCs w:val="16"/>
              </w:rPr>
              <w:t>МОЛ, руководитель структурного подразделения, руководитель учреждения, иное должностное лицо).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</w:t>
            </w:r>
            <w:r w:rsidR="00D01EE6" w:rsidRPr="001E0102">
              <w:rPr>
                <w:sz w:val="16"/>
                <w:szCs w:val="16"/>
              </w:rPr>
              <w:t>б</w:t>
            </w:r>
            <w:r w:rsidRPr="001E0102">
              <w:rPr>
                <w:sz w:val="16"/>
                <w:szCs w:val="16"/>
              </w:rPr>
              <w:t>,</w:t>
            </w: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на бумажном носителе</w:t>
            </w:r>
            <w:r w:rsidR="00B36784" w:rsidRPr="001E0102">
              <w:rPr>
                <w:sz w:val="16"/>
                <w:szCs w:val="16"/>
              </w:rPr>
              <w:t xml:space="preserve"> при технической невозможности</w:t>
            </w: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Служит основанием для постановки на учет нефинансовых активов, денежных документов, результатов работ, оказанных услуг от поставщиков материальных ценностей по НЕОТФАКТУРОВАННОЙ ПОСТАВКЕ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Cs w:val="16"/>
              </w:rPr>
            </w:pPr>
            <w:r w:rsidRPr="001E0102">
              <w:rPr>
                <w:szCs w:val="16"/>
              </w:rPr>
              <w:lastRenderedPageBreak/>
              <w:t>(</w:t>
            </w:r>
            <w:r w:rsidRPr="001E0102">
              <w:rPr>
                <w:i/>
                <w:szCs w:val="16"/>
              </w:rPr>
              <w:t>до момента утверждения документа о приемке).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       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Подлежит отражению в бухгалтерском учете по счетам Рабочего Плана счетов.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Cs w:val="16"/>
              </w:rPr>
              <w:t xml:space="preserve">    Прикладывается к журналу операций № </w:t>
            </w:r>
            <w:r w:rsidR="0096171F" w:rsidRPr="001E0102">
              <w:rPr>
                <w:szCs w:val="16"/>
              </w:rPr>
              <w:t>8</w:t>
            </w:r>
          </w:p>
        </w:tc>
        <w:tc>
          <w:tcPr>
            <w:tcW w:w="14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 xml:space="preserve">Срок проверки </w:t>
            </w:r>
            <w:r w:rsidR="007A6851" w:rsidRPr="001E0102">
              <w:rPr>
                <w:sz w:val="16"/>
                <w:szCs w:val="16"/>
              </w:rPr>
              <w:t>2 рабочих дня</w:t>
            </w:r>
            <w:r w:rsidRPr="001E0102">
              <w:rPr>
                <w:sz w:val="16"/>
                <w:szCs w:val="16"/>
              </w:rPr>
              <w:t>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представления запрашиваемых бухгалтерией дополнительных документов </w:t>
            </w:r>
            <w:r w:rsidR="007A6851" w:rsidRPr="001E0102">
              <w:rPr>
                <w:sz w:val="16"/>
                <w:szCs w:val="16"/>
              </w:rPr>
              <w:t>1</w:t>
            </w:r>
            <w:r w:rsidRPr="001E0102">
              <w:rPr>
                <w:sz w:val="16"/>
                <w:szCs w:val="16"/>
              </w:rPr>
              <w:t>рабочи</w:t>
            </w:r>
            <w:r w:rsidR="007A6851" w:rsidRPr="001E0102">
              <w:rPr>
                <w:sz w:val="16"/>
                <w:szCs w:val="16"/>
              </w:rPr>
              <w:t>й день</w:t>
            </w: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2B2FC4" w:rsidRPr="001E0102" w:rsidTr="001845EE">
        <w:trPr>
          <w:gridAfter w:val="1"/>
          <w:wAfter w:w="47" w:type="dxa"/>
          <w:trHeight w:val="4416"/>
        </w:trPr>
        <w:tc>
          <w:tcPr>
            <w:tcW w:w="29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2</w:t>
            </w:r>
          </w:p>
        </w:tc>
        <w:tc>
          <w:tcPr>
            <w:tcW w:w="2600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 ПРИЕМКА денежных обязательств по полученным РАНЕЕ нефинансовым активам, денежным документам, результатам работ, услуг от поставщиков по контрактам, договорам, информация о котором </w:t>
            </w:r>
            <w:r w:rsidRPr="001E0102">
              <w:rPr>
                <w:b/>
                <w:szCs w:val="16"/>
                <w:u w:val="single"/>
              </w:rPr>
              <w:t>размещается</w:t>
            </w:r>
            <w:r w:rsidRPr="001E0102">
              <w:rPr>
                <w:szCs w:val="16"/>
              </w:rPr>
              <w:t xml:space="preserve"> в реестре контрактов на единой информационной системе в сфере закупок.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НЕОТФАКТУРОВАННАЯ ПОСТАВКА.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</w:t>
            </w:r>
            <w:r w:rsidRPr="001E0102">
              <w:rPr>
                <w:b/>
                <w:szCs w:val="16"/>
              </w:rPr>
              <w:t>УПД подписанный и (или) размещенный в единой</w:t>
            </w:r>
            <w:r w:rsidRPr="001E0102">
              <w:rPr>
                <w:szCs w:val="16"/>
              </w:rPr>
              <w:t xml:space="preserve"> информационной системе в сфере закупок.   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     Документы основания - товарная накладная, акт выполненных работ, акт </w:t>
            </w:r>
            <w:r w:rsidRPr="001E0102">
              <w:rPr>
                <w:szCs w:val="16"/>
              </w:rPr>
              <w:lastRenderedPageBreak/>
              <w:t>оказанных услуг, акт приемки законченного строительством объекта и иные документы, полученные от поставщика.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  <w:r w:rsidRPr="001E0102">
              <w:t xml:space="preserve">           </w:t>
            </w:r>
          </w:p>
        </w:tc>
        <w:tc>
          <w:tcPr>
            <w:tcW w:w="1209" w:type="dxa"/>
            <w:shd w:val="clear" w:color="auto" w:fill="auto"/>
          </w:tcPr>
          <w:p w:rsidR="009012CF" w:rsidRPr="001E0102" w:rsidRDefault="008826C5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электронный</w:t>
            </w:r>
          </w:p>
          <w:p w:rsidR="002B2FC4" w:rsidRPr="001E0102" w:rsidRDefault="008826C5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Ответственный исполнитель</w:t>
            </w:r>
            <w:r w:rsidR="00D01EE6" w:rsidRPr="001E0102">
              <w:rPr>
                <w:sz w:val="16"/>
                <w:szCs w:val="16"/>
              </w:rPr>
              <w:t>-</w:t>
            </w: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</w:t>
            </w:r>
            <w:r w:rsidR="000A51D9" w:rsidRPr="001E0102">
              <w:rPr>
                <w:sz w:val="16"/>
                <w:szCs w:val="16"/>
              </w:rPr>
              <w:t xml:space="preserve">ения, ответственные лица </w:t>
            </w:r>
            <w:r w:rsidR="001764CA" w:rsidRPr="001E0102">
              <w:rPr>
                <w:sz w:val="16"/>
                <w:szCs w:val="16"/>
              </w:rPr>
              <w:t>учреждения по</w:t>
            </w:r>
            <w:r w:rsidR="000A51D9" w:rsidRPr="001E0102">
              <w:rPr>
                <w:sz w:val="16"/>
                <w:szCs w:val="16"/>
              </w:rPr>
              <w:t xml:space="preserve"> закупкам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_</w:t>
            </w:r>
            <w:r w:rsidR="00D01EE6" w:rsidRPr="001E0102">
              <w:rPr>
                <w:sz w:val="16"/>
                <w:szCs w:val="16"/>
              </w:rPr>
              <w:t>3___ рабочих дня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Cs w:val="16"/>
              </w:rPr>
            </w:pPr>
            <w:r w:rsidRPr="001E0102">
              <w:rPr>
                <w:szCs w:val="16"/>
              </w:rPr>
              <w:t>Уполномоченное лицо учреждения по приемке (</w:t>
            </w:r>
            <w:r w:rsidRPr="001E0102">
              <w:rPr>
                <w:i/>
                <w:szCs w:val="16"/>
              </w:rPr>
              <w:t>МОЛ, руководитель структурного подразделения, руководитель учреждения, иное должностное лицо).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</w:t>
            </w:r>
            <w:r w:rsidR="00BB611B" w:rsidRPr="001E0102">
              <w:rPr>
                <w:sz w:val="16"/>
                <w:szCs w:val="16"/>
              </w:rPr>
              <w:t>б</w:t>
            </w:r>
            <w:r w:rsidRPr="001E0102">
              <w:rPr>
                <w:sz w:val="16"/>
                <w:szCs w:val="16"/>
              </w:rPr>
              <w:t>,</w:t>
            </w: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на бумажном носителе</w:t>
            </w:r>
            <w:r w:rsidR="00B36784" w:rsidRPr="001E0102">
              <w:rPr>
                <w:sz w:val="16"/>
                <w:szCs w:val="16"/>
              </w:rPr>
              <w:t xml:space="preserve"> при технической невозможности</w:t>
            </w: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Служит основанием для ПРИЕМКИ денежных обязательств по не отфактурованной поставке.      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Подлежит отражению в бухгалтерском учете по счетам Рабочего Плана счетов.    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Прикладывается к журн</w:t>
            </w:r>
            <w:r w:rsidR="00B36784" w:rsidRPr="001E0102">
              <w:rPr>
                <w:szCs w:val="16"/>
              </w:rPr>
              <w:t xml:space="preserve">алу операций № </w:t>
            </w:r>
            <w:r w:rsidR="00BB611B" w:rsidRPr="001E0102">
              <w:rPr>
                <w:szCs w:val="16"/>
              </w:rPr>
              <w:t>4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4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проверки _</w:t>
            </w:r>
            <w:r w:rsidR="00635681" w:rsidRPr="001E0102">
              <w:rPr>
                <w:sz w:val="16"/>
                <w:szCs w:val="16"/>
              </w:rPr>
              <w:t>2</w:t>
            </w:r>
            <w:r w:rsidRPr="001E0102">
              <w:rPr>
                <w:sz w:val="16"/>
                <w:szCs w:val="16"/>
              </w:rPr>
              <w:t>__рабочих дн</w:t>
            </w:r>
            <w:r w:rsidR="00635681" w:rsidRPr="001E0102">
              <w:rPr>
                <w:sz w:val="16"/>
                <w:szCs w:val="16"/>
              </w:rPr>
              <w:t>я</w:t>
            </w:r>
            <w:r w:rsidRPr="001E0102">
              <w:rPr>
                <w:sz w:val="16"/>
                <w:szCs w:val="16"/>
              </w:rPr>
              <w:t>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представления запрашиваемых бухгалтерией дополнительных документов _</w:t>
            </w:r>
            <w:r w:rsidR="00635681" w:rsidRPr="001E0102">
              <w:rPr>
                <w:sz w:val="16"/>
                <w:szCs w:val="16"/>
              </w:rPr>
              <w:t>1_ рабочих день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2B2FC4" w:rsidRPr="001E0102" w:rsidTr="001845EE">
        <w:trPr>
          <w:gridAfter w:val="1"/>
          <w:wAfter w:w="47" w:type="dxa"/>
          <w:trHeight w:val="4416"/>
        </w:trPr>
        <w:tc>
          <w:tcPr>
            <w:tcW w:w="29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3</w:t>
            </w:r>
          </w:p>
        </w:tc>
        <w:tc>
          <w:tcPr>
            <w:tcW w:w="2600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</w:t>
            </w:r>
            <w:r w:rsidRPr="001E0102">
              <w:rPr>
                <w:szCs w:val="16"/>
              </w:rPr>
              <w:t xml:space="preserve">ПРИЕМКА денежных обязательств по полученным РАНЕЕ нефинансовым активам, денежным документам, результатам работ, услуг от поставщиков по контрактам, договорам, информация о котором </w:t>
            </w:r>
            <w:r w:rsidRPr="001E0102">
              <w:rPr>
                <w:b/>
                <w:szCs w:val="16"/>
              </w:rPr>
              <w:t>НЕ</w:t>
            </w:r>
            <w:r w:rsidRPr="001E0102">
              <w:rPr>
                <w:szCs w:val="16"/>
              </w:rPr>
              <w:t xml:space="preserve"> </w:t>
            </w:r>
            <w:r w:rsidRPr="001E0102">
              <w:rPr>
                <w:b/>
                <w:szCs w:val="16"/>
                <w:u w:val="single"/>
              </w:rPr>
              <w:t>размещается</w:t>
            </w:r>
            <w:r w:rsidRPr="001E0102">
              <w:rPr>
                <w:szCs w:val="16"/>
              </w:rPr>
              <w:t xml:space="preserve"> в реестре контрактов на единой информационной системе в сфере закупок.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НЕОТФАКТУРОВАННАЯ ПОСТАВКА.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  <w:r w:rsidRPr="001E0102">
              <w:rPr>
                <w:szCs w:val="16"/>
              </w:rPr>
              <w:t xml:space="preserve">     </w:t>
            </w:r>
            <w:r w:rsidRPr="001E0102">
              <w:rPr>
                <w:b/>
                <w:szCs w:val="16"/>
              </w:rPr>
              <w:t>Акт приемки товаров, работ, услуг (ф. 0510452).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     Документы основания - товарная накладная, акт выполненных работ, акт оказанных услуг, акт приемки законченного </w:t>
            </w:r>
            <w:r w:rsidRPr="001E0102">
              <w:rPr>
                <w:szCs w:val="16"/>
              </w:rPr>
              <w:lastRenderedPageBreak/>
              <w:t>строительством объекта и иные документы, полученные от поставщика.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</w:rPr>
            </w:pPr>
            <w:r w:rsidRPr="001E0102">
              <w:rPr>
                <w:szCs w:val="16"/>
              </w:rPr>
              <w:t xml:space="preserve"> </w:t>
            </w:r>
            <w:r w:rsidRPr="001E0102">
              <w:rPr>
                <w:sz w:val="24"/>
              </w:rPr>
              <w:t xml:space="preserve">           </w:t>
            </w:r>
          </w:p>
        </w:tc>
        <w:tc>
          <w:tcPr>
            <w:tcW w:w="1209" w:type="dxa"/>
            <w:shd w:val="clear" w:color="auto" w:fill="auto"/>
          </w:tcPr>
          <w:p w:rsidR="008F5D48" w:rsidRPr="001E0102" w:rsidRDefault="008C7012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электронный</w:t>
            </w:r>
          </w:p>
          <w:p w:rsidR="002B2FC4" w:rsidRPr="001E0102" w:rsidRDefault="008C7012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26025D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Бухгалтер ответственный за формирование документа (ответственный исполнитель)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B2FC4" w:rsidRPr="001E0102" w:rsidRDefault="0026025D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  <w:r w:rsidR="00C450C2" w:rsidRPr="001E0102">
              <w:rPr>
                <w:sz w:val="16"/>
                <w:szCs w:val="16"/>
              </w:rPr>
              <w:t>, на бумажном носителе при технической невозможности</w:t>
            </w:r>
          </w:p>
          <w:p w:rsidR="002B2FC4" w:rsidRPr="001E0102" w:rsidRDefault="002B2FC4" w:rsidP="006555E4">
            <w:pPr>
              <w:spacing w:after="160" w:line="259" w:lineRule="auto"/>
              <w:rPr>
                <w:b/>
                <w:i/>
                <w:sz w:val="16"/>
                <w:szCs w:val="16"/>
              </w:rPr>
            </w:pP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Ответственный исполнитель </w:t>
            </w:r>
            <w:r w:rsidR="0026025D" w:rsidRPr="001E0102">
              <w:rPr>
                <w:sz w:val="16"/>
                <w:szCs w:val="16"/>
              </w:rPr>
              <w:t>-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</w:t>
            </w:r>
            <w:r w:rsidR="00620D6B" w:rsidRPr="001E0102">
              <w:rPr>
                <w:sz w:val="16"/>
                <w:szCs w:val="16"/>
              </w:rPr>
              <w:t>лномоченный работник учреждения, ответственные исполнители по закупкам учреждения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__</w:t>
            </w:r>
            <w:r w:rsidR="0026025D" w:rsidRPr="001E0102">
              <w:rPr>
                <w:sz w:val="16"/>
                <w:szCs w:val="16"/>
              </w:rPr>
              <w:t>3__ рабочих дня</w:t>
            </w: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Cs w:val="16"/>
              </w:rPr>
            </w:pPr>
            <w:r w:rsidRPr="001E0102">
              <w:rPr>
                <w:szCs w:val="16"/>
              </w:rPr>
              <w:t xml:space="preserve">     Уполномоченное за приемку МЦ, работ, услуг лицо (а) учреждения (</w:t>
            </w:r>
            <w:r w:rsidRPr="001E0102">
              <w:rPr>
                <w:i/>
                <w:szCs w:val="16"/>
              </w:rPr>
              <w:t>МОЛ, руководитель структурного подразделения, руководитель учреждения, приемочная комиссия).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Представитель поставщика в случае участия в приёмке либо представитель незаинтересованной организации.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</w:pPr>
            <w:r w:rsidRPr="001E0102">
              <w:t>Руководитель учреждения.</w:t>
            </w: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spacing w:before="200"/>
              <w:jc w:val="both"/>
            </w:pPr>
            <w:r w:rsidRPr="001E0102">
              <w:lastRenderedPageBreak/>
              <w:t>Уполномоченное лицо заказчика (в случае, если получатель товара, работы, услуги не является заказчиком по государственному контракту или договору)</w:t>
            </w: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spacing w:before="200"/>
              <w:jc w:val="both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цифровой способ,</w:t>
            </w: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на бумажном носителе</w:t>
            </w:r>
            <w:r w:rsidR="00CE068C" w:rsidRPr="001E0102">
              <w:rPr>
                <w:sz w:val="16"/>
                <w:szCs w:val="16"/>
              </w:rPr>
              <w:t xml:space="preserve"> при технической невозможности</w:t>
            </w: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</w:t>
            </w:r>
            <w:r w:rsidRPr="001E0102">
              <w:rPr>
                <w:szCs w:val="16"/>
              </w:rPr>
              <w:t xml:space="preserve">Служит основанием для ПРИЕМКИ денежных обязательств по не отфактурованной поставке.   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Подлежит отражению в бухгалтерском учете по счетам Рабочего Плана счетов.    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Прикл</w:t>
            </w:r>
            <w:r w:rsidR="0096171F" w:rsidRPr="001E0102">
              <w:rPr>
                <w:szCs w:val="16"/>
              </w:rPr>
              <w:t xml:space="preserve">адывается к журналу операций № </w:t>
            </w:r>
            <w:r w:rsidR="00B94D7D" w:rsidRPr="001E0102">
              <w:rPr>
                <w:szCs w:val="16"/>
              </w:rPr>
              <w:t>4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4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проверки _</w:t>
            </w:r>
            <w:r w:rsidR="00DE2E8E" w:rsidRPr="001E0102">
              <w:rPr>
                <w:sz w:val="16"/>
                <w:szCs w:val="16"/>
              </w:rPr>
              <w:t>2</w:t>
            </w:r>
            <w:r w:rsidRPr="001E0102">
              <w:rPr>
                <w:sz w:val="16"/>
                <w:szCs w:val="16"/>
              </w:rPr>
              <w:t>__рабочих дн</w:t>
            </w:r>
            <w:r w:rsidR="00DE2E8E" w:rsidRPr="001E0102">
              <w:rPr>
                <w:sz w:val="16"/>
                <w:szCs w:val="16"/>
              </w:rPr>
              <w:t>я</w:t>
            </w:r>
            <w:r w:rsidRPr="001E0102">
              <w:rPr>
                <w:sz w:val="16"/>
                <w:szCs w:val="16"/>
              </w:rPr>
              <w:t>.</w:t>
            </w:r>
          </w:p>
          <w:p w:rsidR="00DE2E8E" w:rsidRPr="001E0102" w:rsidRDefault="00DE2E8E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представления запрашиваемых бухгалтерией дополнительных документов __</w:t>
            </w:r>
            <w:r w:rsidR="00DE2E8E" w:rsidRPr="001E0102">
              <w:rPr>
                <w:sz w:val="16"/>
                <w:szCs w:val="16"/>
              </w:rPr>
              <w:t>1__ рабочий день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2B2FC4" w:rsidRPr="001E0102" w:rsidTr="001845EE">
        <w:trPr>
          <w:gridAfter w:val="1"/>
          <w:wAfter w:w="47" w:type="dxa"/>
          <w:trHeight w:val="4416"/>
        </w:trPr>
        <w:tc>
          <w:tcPr>
            <w:tcW w:w="29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4</w:t>
            </w:r>
          </w:p>
        </w:tc>
        <w:tc>
          <w:tcPr>
            <w:tcW w:w="2600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 Постановка на учет нефинансовых активов, денежных документов, результатов работ, оказанных услуг от поставщиков материальных ценностей с ОДНОВРЕМЕННЫМ принятием денежного обязательства по контрактам, договорам, информация о котором размещается в реестре контрактов на единой информационной системе в сфере закупок.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  <w:r w:rsidRPr="001E0102">
              <w:rPr>
                <w:szCs w:val="16"/>
              </w:rPr>
              <w:t xml:space="preserve">     </w:t>
            </w:r>
            <w:r w:rsidRPr="001E0102">
              <w:rPr>
                <w:b/>
                <w:szCs w:val="16"/>
              </w:rPr>
              <w:t xml:space="preserve">УПД подписанный и (или) размещенный в единой информационной системе в сфере закупок.    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     Документы основания </w:t>
            </w:r>
            <w:r w:rsidRPr="001E0102">
              <w:rPr>
                <w:szCs w:val="16"/>
              </w:rPr>
              <w:lastRenderedPageBreak/>
              <w:t>- товарная накладная, УПД, акт выполненных работ, акт оказанных услуг, акт приемки законченного строительством объекта и иные документы, полученные от поставщика.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  <w:r w:rsidRPr="001E0102">
              <w:t xml:space="preserve">           </w:t>
            </w:r>
          </w:p>
        </w:tc>
        <w:tc>
          <w:tcPr>
            <w:tcW w:w="1209" w:type="dxa"/>
            <w:shd w:val="clear" w:color="auto" w:fill="auto"/>
          </w:tcPr>
          <w:p w:rsidR="00FE3573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электронный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Ответственный исполнитель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_</w:t>
            </w:r>
            <w:r w:rsidR="008826C5" w:rsidRPr="001E0102">
              <w:rPr>
                <w:sz w:val="16"/>
                <w:szCs w:val="16"/>
              </w:rPr>
              <w:t>3___ рабочих дня</w:t>
            </w: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Cs w:val="16"/>
              </w:rPr>
            </w:pPr>
            <w:r w:rsidRPr="001E0102">
              <w:rPr>
                <w:szCs w:val="16"/>
              </w:rPr>
              <w:t>Уполномоченное лицо учреждения (</w:t>
            </w:r>
            <w:r w:rsidRPr="001E0102">
              <w:rPr>
                <w:i/>
                <w:szCs w:val="16"/>
              </w:rPr>
              <w:t>МОЛ, руководитель структурного подразделения, руководитель учреждения, иное должностное лицо).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цифровой способ,</w:t>
            </w:r>
          </w:p>
          <w:p w:rsidR="002B2FC4" w:rsidRPr="001E0102" w:rsidRDefault="00863B6C" w:rsidP="006555E4">
            <w:pPr>
              <w:rPr>
                <w:sz w:val="16"/>
                <w:szCs w:val="16"/>
              </w:rPr>
            </w:pPr>
            <w:proofErr w:type="gramStart"/>
            <w:r w:rsidRPr="001E0102">
              <w:rPr>
                <w:sz w:val="16"/>
                <w:szCs w:val="16"/>
              </w:rPr>
              <w:t>.на</w:t>
            </w:r>
            <w:proofErr w:type="gramEnd"/>
            <w:r w:rsidRPr="001E0102">
              <w:rPr>
                <w:sz w:val="16"/>
                <w:szCs w:val="16"/>
              </w:rPr>
              <w:t xml:space="preserve"> бумажном носителе при технической невозможности</w:t>
            </w: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Служит основанием для постановки на учет нефинансовых активов, денежных документов, результатов работ, оказанных услуг от поставщиков материальных ценностей с ОДНОВРЕМЕННЫМ принятием денежного обязательства.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    </w:t>
            </w:r>
            <w:r w:rsidRPr="001E0102">
              <w:rPr>
                <w:szCs w:val="16"/>
              </w:rPr>
              <w:lastRenderedPageBreak/>
              <w:t xml:space="preserve">Подлежит отражению в бухгалтерском учете по счетам Рабочего Плана счетов.   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Прикладывается к журналу операций № _</w:t>
            </w:r>
            <w:r w:rsidR="00AC5C2D" w:rsidRPr="001E0102">
              <w:rPr>
                <w:szCs w:val="16"/>
              </w:rPr>
              <w:t>4</w:t>
            </w:r>
            <w:r w:rsidRPr="001E0102">
              <w:rPr>
                <w:szCs w:val="16"/>
              </w:rPr>
              <w:t>_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4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Срок проверки _</w:t>
            </w:r>
            <w:r w:rsidR="004C0783" w:rsidRPr="001E0102">
              <w:rPr>
                <w:sz w:val="16"/>
                <w:szCs w:val="16"/>
              </w:rPr>
              <w:t>2</w:t>
            </w:r>
            <w:r w:rsidRPr="001E0102">
              <w:rPr>
                <w:sz w:val="16"/>
                <w:szCs w:val="16"/>
              </w:rPr>
              <w:t>__рабочих дней.</w:t>
            </w:r>
          </w:p>
          <w:p w:rsidR="004C0783" w:rsidRPr="001E0102" w:rsidRDefault="004C0783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представления запрашиваемых бухгалтерией дополнительных документов _</w:t>
            </w:r>
            <w:r w:rsidR="004C0783" w:rsidRPr="001E0102">
              <w:rPr>
                <w:sz w:val="16"/>
                <w:szCs w:val="16"/>
              </w:rPr>
              <w:t>1</w:t>
            </w:r>
            <w:r w:rsidRPr="001E0102">
              <w:rPr>
                <w:sz w:val="16"/>
                <w:szCs w:val="16"/>
              </w:rPr>
              <w:t>___ рабочи</w:t>
            </w:r>
            <w:r w:rsidR="004C0783" w:rsidRPr="001E0102">
              <w:rPr>
                <w:sz w:val="16"/>
                <w:szCs w:val="16"/>
              </w:rPr>
              <w:t>й день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2B2FC4" w:rsidRPr="001E0102" w:rsidTr="001845EE">
        <w:trPr>
          <w:gridAfter w:val="1"/>
          <w:wAfter w:w="47" w:type="dxa"/>
          <w:trHeight w:val="4416"/>
        </w:trPr>
        <w:tc>
          <w:tcPr>
            <w:tcW w:w="29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5</w:t>
            </w:r>
          </w:p>
        </w:tc>
        <w:tc>
          <w:tcPr>
            <w:tcW w:w="2600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</w:t>
            </w:r>
            <w:r w:rsidRPr="001E0102">
              <w:rPr>
                <w:szCs w:val="16"/>
              </w:rPr>
              <w:t xml:space="preserve">Постановка на учет нефинансовых активов, денежных документов, результатов работ, оказанных услуг от поставщиков материальных ценностей с ОДНОВРЕМЕННЫМ принятием денежного обязательства по контрактам, договорам, информация о котором </w:t>
            </w:r>
            <w:r w:rsidRPr="001E0102">
              <w:rPr>
                <w:b/>
                <w:szCs w:val="16"/>
              </w:rPr>
              <w:t>НЕ размещается в</w:t>
            </w:r>
            <w:r w:rsidRPr="001E0102">
              <w:rPr>
                <w:szCs w:val="16"/>
              </w:rPr>
              <w:t xml:space="preserve"> реестре контрактов на единой информационной системе в сфере закупок.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  <w:r w:rsidRPr="001E0102">
              <w:rPr>
                <w:szCs w:val="16"/>
              </w:rPr>
              <w:t xml:space="preserve">     </w:t>
            </w:r>
            <w:r w:rsidRPr="001E0102">
              <w:rPr>
                <w:b/>
                <w:szCs w:val="16"/>
              </w:rPr>
              <w:t>Акт приемки товаров, работ, услуг (ф. 0510452).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     Документы основания - товарная накладная, УПД, акт выполненных работ, акт </w:t>
            </w:r>
            <w:r w:rsidRPr="001E0102">
              <w:rPr>
                <w:szCs w:val="16"/>
              </w:rPr>
              <w:lastRenderedPageBreak/>
              <w:t>оказанных услуг, акт приемки законченного строительством объекта и иные документы, полученные от поставщика.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</w:rPr>
            </w:pPr>
            <w:r w:rsidRPr="001E0102">
              <w:rPr>
                <w:szCs w:val="16"/>
              </w:rPr>
              <w:t xml:space="preserve"> </w:t>
            </w:r>
            <w:r w:rsidRPr="001E0102">
              <w:rPr>
                <w:sz w:val="24"/>
              </w:rPr>
              <w:t xml:space="preserve">           </w:t>
            </w:r>
          </w:p>
        </w:tc>
        <w:tc>
          <w:tcPr>
            <w:tcW w:w="1209" w:type="dxa"/>
            <w:shd w:val="clear" w:color="auto" w:fill="auto"/>
          </w:tcPr>
          <w:p w:rsidR="00AD6759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электронный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E0109B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исполнитель)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способ,</w:t>
            </w:r>
          </w:p>
          <w:p w:rsidR="002B2FC4" w:rsidRPr="001E0102" w:rsidRDefault="008B03AB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на бумажном носителе при технической невозможности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Ответственный исполнитель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_</w:t>
            </w:r>
            <w:r w:rsidR="00BF42CA" w:rsidRPr="001E0102">
              <w:rPr>
                <w:sz w:val="16"/>
                <w:szCs w:val="16"/>
              </w:rPr>
              <w:t>3___ рабочих дня</w:t>
            </w: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Cs w:val="16"/>
              </w:rPr>
            </w:pPr>
            <w:r w:rsidRPr="001E0102">
              <w:rPr>
                <w:szCs w:val="16"/>
              </w:rPr>
              <w:t xml:space="preserve">     Уполномоченное за приемку МЦ, работ, услуг лицо (а) учреждения (</w:t>
            </w:r>
            <w:r w:rsidRPr="001E0102">
              <w:rPr>
                <w:i/>
                <w:szCs w:val="16"/>
              </w:rPr>
              <w:t>МОЛ, руководитель структурного подразделения, руководитель учреждения, приемочная комиссия).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Представитель поставщика в случае участия в приёмке либо представитель незаинтересованной организации.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</w:pPr>
            <w:r w:rsidRPr="001E0102">
              <w:t>Руководитель учреждения.</w:t>
            </w: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spacing w:before="200"/>
              <w:jc w:val="both"/>
            </w:pPr>
            <w:r w:rsidRPr="001E0102">
              <w:lastRenderedPageBreak/>
              <w:t>Уполномоченное лицо заказчика (в случае, если получатель товара, работы, услуги не является заказчиком по государственному контракту или договору)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цифровой способ,</w:t>
            </w: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на бумажном носителе</w:t>
            </w:r>
            <w:r w:rsidR="008B03AB" w:rsidRPr="001E0102">
              <w:rPr>
                <w:sz w:val="16"/>
                <w:szCs w:val="16"/>
              </w:rPr>
              <w:t xml:space="preserve"> при технической невозможности</w:t>
            </w: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</w:t>
            </w:r>
            <w:r w:rsidRPr="001E0102">
              <w:rPr>
                <w:szCs w:val="16"/>
              </w:rPr>
              <w:t>Служит основанием для постановки на учет нефинансовых активов, денежных документов, результатов работ, оказанных услуг от поставщиков материальных ценностей с ОДНОВРЕМЕННЫМ принятием денежного обязательства.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lastRenderedPageBreak/>
              <w:t xml:space="preserve">          Подлежит отражению в бухгалтерском учете по счетам Рабочего Плана счетов.    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Прикладывается к журналу операций № _</w:t>
            </w:r>
            <w:r w:rsidR="00BF42CA" w:rsidRPr="001E0102">
              <w:rPr>
                <w:szCs w:val="16"/>
              </w:rPr>
              <w:t>4</w:t>
            </w:r>
            <w:r w:rsidRPr="001E0102">
              <w:rPr>
                <w:szCs w:val="16"/>
              </w:rPr>
              <w:t>_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4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Срок проверки _</w:t>
            </w:r>
            <w:r w:rsidR="00BF42CA" w:rsidRPr="001E0102">
              <w:rPr>
                <w:sz w:val="16"/>
                <w:szCs w:val="16"/>
              </w:rPr>
              <w:t>2</w:t>
            </w:r>
            <w:r w:rsidRPr="001E0102">
              <w:rPr>
                <w:sz w:val="16"/>
                <w:szCs w:val="16"/>
              </w:rPr>
              <w:t>__рабочих дн</w:t>
            </w:r>
            <w:r w:rsidR="00BF42CA" w:rsidRPr="001E0102">
              <w:rPr>
                <w:sz w:val="16"/>
                <w:szCs w:val="16"/>
              </w:rPr>
              <w:t>я</w:t>
            </w:r>
            <w:r w:rsidRPr="001E0102">
              <w:rPr>
                <w:sz w:val="16"/>
                <w:szCs w:val="16"/>
              </w:rPr>
              <w:t>.</w:t>
            </w:r>
          </w:p>
          <w:p w:rsidR="00BF42CA" w:rsidRPr="001E0102" w:rsidRDefault="00BF42CA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представления запрашиваемых бухгалтерией дополнительных документов _</w:t>
            </w:r>
            <w:r w:rsidR="00BF42CA" w:rsidRPr="001E0102">
              <w:rPr>
                <w:sz w:val="16"/>
                <w:szCs w:val="16"/>
              </w:rPr>
              <w:t>1___ рабочий день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</w:tbl>
    <w:p w:rsidR="002B2FC4" w:rsidRPr="001E0102" w:rsidRDefault="002B2FC4" w:rsidP="006555E4">
      <w:pPr>
        <w:tabs>
          <w:tab w:val="left" w:pos="5095"/>
        </w:tabs>
        <w:spacing w:after="160" w:line="259" w:lineRule="auto"/>
      </w:pPr>
    </w:p>
    <w:p w:rsidR="002B2FC4" w:rsidRPr="001E0102" w:rsidRDefault="002B2FC4" w:rsidP="006555E4">
      <w:pPr>
        <w:tabs>
          <w:tab w:val="left" w:pos="5095"/>
        </w:tabs>
        <w:spacing w:after="160" w:line="259" w:lineRule="auto"/>
      </w:pPr>
    </w:p>
    <w:p w:rsidR="002B2FC4" w:rsidRDefault="002B2FC4" w:rsidP="006555E4">
      <w:pPr>
        <w:tabs>
          <w:tab w:val="left" w:pos="5095"/>
        </w:tabs>
        <w:spacing w:after="160" w:line="259" w:lineRule="auto"/>
      </w:pPr>
    </w:p>
    <w:p w:rsidR="001845EE" w:rsidRDefault="001845EE" w:rsidP="006555E4">
      <w:pPr>
        <w:tabs>
          <w:tab w:val="left" w:pos="5095"/>
        </w:tabs>
        <w:spacing w:after="160" w:line="259" w:lineRule="auto"/>
      </w:pPr>
    </w:p>
    <w:p w:rsidR="001845EE" w:rsidRDefault="001845EE" w:rsidP="006555E4">
      <w:pPr>
        <w:tabs>
          <w:tab w:val="left" w:pos="5095"/>
        </w:tabs>
        <w:spacing w:after="160" w:line="259" w:lineRule="auto"/>
      </w:pPr>
    </w:p>
    <w:p w:rsidR="001845EE" w:rsidRDefault="001845EE" w:rsidP="006555E4">
      <w:pPr>
        <w:tabs>
          <w:tab w:val="left" w:pos="5095"/>
        </w:tabs>
        <w:spacing w:after="160" w:line="259" w:lineRule="auto"/>
      </w:pPr>
    </w:p>
    <w:p w:rsidR="001845EE" w:rsidRDefault="001845EE" w:rsidP="006555E4">
      <w:pPr>
        <w:tabs>
          <w:tab w:val="left" w:pos="5095"/>
        </w:tabs>
        <w:spacing w:after="160" w:line="259" w:lineRule="auto"/>
      </w:pPr>
    </w:p>
    <w:p w:rsidR="001845EE" w:rsidRDefault="001845EE" w:rsidP="006555E4">
      <w:pPr>
        <w:tabs>
          <w:tab w:val="left" w:pos="5095"/>
        </w:tabs>
        <w:spacing w:after="160" w:line="259" w:lineRule="auto"/>
      </w:pPr>
    </w:p>
    <w:p w:rsidR="001845EE" w:rsidRDefault="001845EE" w:rsidP="006555E4">
      <w:pPr>
        <w:tabs>
          <w:tab w:val="left" w:pos="5095"/>
        </w:tabs>
        <w:spacing w:after="160" w:line="259" w:lineRule="auto"/>
      </w:pPr>
    </w:p>
    <w:p w:rsidR="001845EE" w:rsidRDefault="001845EE" w:rsidP="006555E4">
      <w:pPr>
        <w:tabs>
          <w:tab w:val="left" w:pos="5095"/>
        </w:tabs>
        <w:spacing w:after="160" w:line="259" w:lineRule="auto"/>
      </w:pPr>
    </w:p>
    <w:p w:rsidR="001845EE" w:rsidRPr="001E0102" w:rsidRDefault="001845EE" w:rsidP="006555E4">
      <w:pPr>
        <w:tabs>
          <w:tab w:val="left" w:pos="5095"/>
        </w:tabs>
        <w:spacing w:after="160" w:line="259" w:lineRule="auto"/>
      </w:pPr>
    </w:p>
    <w:p w:rsidR="002B2FC4" w:rsidRPr="001E0102" w:rsidRDefault="002B2FC4" w:rsidP="006555E4">
      <w:pPr>
        <w:tabs>
          <w:tab w:val="left" w:pos="5095"/>
        </w:tabs>
        <w:spacing w:after="160" w:line="259" w:lineRule="auto"/>
      </w:pPr>
    </w:p>
    <w:p w:rsidR="002B2FC4" w:rsidRPr="001E0102" w:rsidRDefault="002B2FC4" w:rsidP="006555E4">
      <w:pPr>
        <w:tabs>
          <w:tab w:val="left" w:pos="5095"/>
        </w:tabs>
        <w:spacing w:after="160" w:line="259" w:lineRule="auto"/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"/>
        <w:gridCol w:w="2533"/>
        <w:gridCol w:w="567"/>
        <w:gridCol w:w="1560"/>
        <w:gridCol w:w="1275"/>
        <w:gridCol w:w="851"/>
        <w:gridCol w:w="1276"/>
        <w:gridCol w:w="708"/>
        <w:gridCol w:w="1134"/>
        <w:gridCol w:w="851"/>
        <w:gridCol w:w="850"/>
        <w:gridCol w:w="1843"/>
        <w:gridCol w:w="1134"/>
      </w:tblGrid>
      <w:tr w:rsidR="002B2FC4" w:rsidRPr="001E0102" w:rsidTr="006555E4">
        <w:trPr>
          <w:trHeight w:val="752"/>
        </w:trPr>
        <w:tc>
          <w:tcPr>
            <w:tcW w:w="297" w:type="dxa"/>
            <w:vMerge w:val="restart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E0102">
              <w:rPr>
                <w:b/>
                <w:sz w:val="16"/>
              </w:rPr>
              <w:lastRenderedPageBreak/>
              <w:t>N п/п</w:t>
            </w:r>
          </w:p>
        </w:tc>
        <w:tc>
          <w:tcPr>
            <w:tcW w:w="2533" w:type="dxa"/>
            <w:vMerge w:val="restart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sz w:val="16"/>
                <w:szCs w:val="16"/>
              </w:rPr>
              <w:t xml:space="preserve">Факт хозяйственной жизни/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sz w:val="16"/>
                <w:szCs w:val="16"/>
              </w:rPr>
              <w:t>Первичный документ/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E0102">
              <w:rPr>
                <w:b/>
                <w:sz w:val="16"/>
                <w:szCs w:val="16"/>
              </w:rPr>
              <w:t>Документ основание для формирования первичного документа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>Вид документа</w:t>
            </w:r>
          </w:p>
        </w:tc>
        <w:tc>
          <w:tcPr>
            <w:tcW w:w="3686" w:type="dxa"/>
            <w:gridSpan w:val="3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center"/>
              <w:rPr>
                <w:b/>
                <w:color w:val="2A3143"/>
                <w:sz w:val="16"/>
                <w:szCs w:val="16"/>
                <w:u w:val="single"/>
                <w:shd w:val="clear" w:color="auto" w:fill="FFFFFF"/>
              </w:rPr>
            </w:pP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 xml:space="preserve">Предзаполнение документа </w:t>
            </w:r>
            <w:r w:rsidRPr="001E0102">
              <w:rPr>
                <w:b/>
                <w:color w:val="2A3143"/>
                <w:sz w:val="16"/>
                <w:szCs w:val="16"/>
                <w:u w:val="single"/>
                <w:shd w:val="clear" w:color="auto" w:fill="FFFFFF"/>
              </w:rPr>
              <w:t>по данным бухгалтерского учёта</w:t>
            </w: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color w:val="2A3143"/>
                <w:sz w:val="16"/>
                <w:szCs w:val="16"/>
                <w:u w:val="single"/>
                <w:shd w:val="clear" w:color="auto" w:fill="FFFFFF"/>
              </w:rPr>
              <w:t>(</w:t>
            </w: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>предзаполненный документ при необходимости</w:t>
            </w:r>
            <w:r w:rsidRPr="001E0102">
              <w:rPr>
                <w:b/>
                <w:color w:val="2A3143"/>
                <w:sz w:val="16"/>
                <w:szCs w:val="16"/>
                <w:u w:val="single"/>
                <w:shd w:val="clear" w:color="auto" w:fill="FFFFFF"/>
              </w:rPr>
              <w:t>)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 w:rsidRPr="001E0102">
              <w:rPr>
                <w:b/>
                <w:sz w:val="16"/>
                <w:szCs w:val="16"/>
              </w:rPr>
              <w:t xml:space="preserve">Ответственный за составление документа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>Порядок представления документа в бухгалтерскую службу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>Порядок отражения бухгалтерией первичного учетного документа в бухгалтерском учете</w:t>
            </w:r>
          </w:p>
        </w:tc>
      </w:tr>
      <w:tr w:rsidR="002B2FC4" w:rsidRPr="001E0102" w:rsidTr="006555E4">
        <w:trPr>
          <w:trHeight w:val="1466"/>
        </w:trPr>
        <w:tc>
          <w:tcPr>
            <w:tcW w:w="297" w:type="dxa"/>
            <w:vMerge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center"/>
              <w:rPr>
                <w:b/>
                <w:color w:val="2A314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560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Подразделение бухгалтерии (бухгалтер) </w:t>
            </w:r>
          </w:p>
        </w:tc>
        <w:tc>
          <w:tcPr>
            <w:tcW w:w="1275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формирования документа.</w:t>
            </w: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Порядок передачи документа лицу, осуществляющему оформление факта хозяйственной жизни.</w:t>
            </w:r>
          </w:p>
        </w:tc>
        <w:tc>
          <w:tcPr>
            <w:tcW w:w="1276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1E0102">
              <w:rPr>
                <w:sz w:val="16"/>
              </w:rPr>
              <w:t>Подразделение учреждения</w:t>
            </w:r>
          </w:p>
        </w:tc>
        <w:tc>
          <w:tcPr>
            <w:tcW w:w="708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1E0102">
              <w:rPr>
                <w:sz w:val="16"/>
              </w:rPr>
              <w:t>Срок составления документа.</w:t>
            </w: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1E0102">
              <w:rPr>
                <w:sz w:val="16"/>
              </w:rPr>
              <w:t>Должностные лица, подписывающие документ, или информацию.</w:t>
            </w: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spacing w:after="360"/>
              <w:rPr>
                <w:color w:val="2A3143"/>
                <w:sz w:val="16"/>
                <w:szCs w:val="16"/>
              </w:rPr>
            </w:pPr>
            <w:r w:rsidRPr="001E0102">
              <w:rPr>
                <w:color w:val="2A3143"/>
                <w:sz w:val="16"/>
                <w:szCs w:val="16"/>
              </w:rPr>
              <w:t xml:space="preserve">Способ представления документа в бухгалтерию </w:t>
            </w:r>
          </w:p>
        </w:tc>
        <w:tc>
          <w:tcPr>
            <w:tcW w:w="850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E0102">
              <w:rPr>
                <w:color w:val="2A3143"/>
                <w:sz w:val="16"/>
                <w:szCs w:val="16"/>
              </w:rPr>
              <w:t>Подразделение, бухгалтерии (бухгалтер)</w:t>
            </w:r>
          </w:p>
        </w:tc>
        <w:tc>
          <w:tcPr>
            <w:tcW w:w="1843" w:type="dxa"/>
            <w:shd w:val="clear" w:color="auto" w:fill="auto"/>
          </w:tcPr>
          <w:p w:rsidR="002B2FC4" w:rsidRPr="001E0102" w:rsidRDefault="002B2FC4" w:rsidP="006555E4">
            <w:pPr>
              <w:spacing w:after="360"/>
              <w:rPr>
                <w:color w:val="2A3143"/>
                <w:sz w:val="14"/>
              </w:rPr>
            </w:pPr>
            <w:r w:rsidRPr="001E0102">
              <w:rPr>
                <w:color w:val="2A3143"/>
                <w:sz w:val="16"/>
              </w:rPr>
              <w:t>Способ отражения учетного документа в бухгалтерском учете</w:t>
            </w: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проверки документа.</w:t>
            </w: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направления уведомления о результатах внутреннего контроля.</w:t>
            </w:r>
          </w:p>
          <w:p w:rsidR="002B2FC4" w:rsidRPr="001E0102" w:rsidRDefault="002B2FC4" w:rsidP="006555E4">
            <w:r w:rsidRPr="001E0102">
              <w:rPr>
                <w:sz w:val="16"/>
                <w:szCs w:val="16"/>
              </w:rPr>
              <w:t>Сроки представления запрашиваемых документов.</w:t>
            </w:r>
          </w:p>
        </w:tc>
      </w:tr>
      <w:tr w:rsidR="002B2FC4" w:rsidRPr="001E0102" w:rsidTr="006555E4">
        <w:tc>
          <w:tcPr>
            <w:tcW w:w="29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253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11</w:t>
            </w:r>
          </w:p>
        </w:tc>
        <w:tc>
          <w:tcPr>
            <w:tcW w:w="184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13</w:t>
            </w:r>
          </w:p>
        </w:tc>
      </w:tr>
      <w:tr w:rsidR="002B2FC4" w:rsidRPr="001E0102" w:rsidTr="006555E4">
        <w:tc>
          <w:tcPr>
            <w:tcW w:w="14879" w:type="dxa"/>
            <w:gridSpan w:val="13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 w:rsidRPr="001E0102">
              <w:rPr>
                <w:b/>
                <w:szCs w:val="24"/>
              </w:rPr>
              <w:t>4. Учет капитальных вложений в нефинансовые активы</w:t>
            </w:r>
          </w:p>
        </w:tc>
      </w:tr>
      <w:tr w:rsidR="002B2FC4" w:rsidRPr="001E0102" w:rsidTr="006555E4">
        <w:trPr>
          <w:trHeight w:val="286"/>
        </w:trPr>
        <w:tc>
          <w:tcPr>
            <w:tcW w:w="29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</w:t>
            </w:r>
          </w:p>
        </w:tc>
        <w:tc>
          <w:tcPr>
            <w:tcW w:w="253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Признание (удорожание) объектов нефинансовых активов в связи с их с приобретением, созданием хозяйственным способом, при реконструкции (модернизации), дооборудовании.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  <w:r w:rsidRPr="001E0102">
              <w:rPr>
                <w:b/>
                <w:szCs w:val="16"/>
              </w:rPr>
              <w:t>Решение о признании объектов нефинансовых активов (ф. 0510441) с приложенным Листом голосования.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rFonts w:cs="Calibri"/>
                <w:sz w:val="28"/>
              </w:rPr>
            </w:pPr>
            <w:r w:rsidRPr="001E0102">
              <w:rPr>
                <w:szCs w:val="16"/>
              </w:rPr>
              <w:t>Документы основания - - Карточка капитальных вложений (ф. 0509211</w:t>
            </w:r>
            <w:proofErr w:type="gramStart"/>
            <w:r w:rsidRPr="001E0102">
              <w:rPr>
                <w:szCs w:val="16"/>
              </w:rPr>
              <w:t>).-</w:t>
            </w:r>
            <w:proofErr w:type="gramEnd"/>
            <w:r w:rsidRPr="001E0102">
              <w:rPr>
                <w:szCs w:val="16"/>
              </w:rPr>
              <w:t xml:space="preserve"> при признании объектов нефинансовых активов в связи с созданием хозяйственным способом или в связи с </w:t>
            </w:r>
            <w:r w:rsidRPr="001E0102">
              <w:rPr>
                <w:szCs w:val="16"/>
              </w:rPr>
              <w:lastRenderedPageBreak/>
              <w:t>приобретением,</w:t>
            </w:r>
            <w:r w:rsidRPr="001E0102">
              <w:rPr>
                <w:rFonts w:cs="Calibri"/>
                <w:sz w:val="28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- Акт о приеме-сдаче отремонтированных, реконструированных и модернизированных объектов основных средств" (ф. 0504103)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в случае признания (удорожания) объектов нефинансовых активов или изменения срока полезного использования объекта нефинансовых активов в результате проведенной реконструкции (модернизации), дооборудовании.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6A74E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электронный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исполнитель) </w:t>
            </w:r>
            <w:r w:rsidR="00DF582D" w:rsidRPr="001E0102">
              <w:rPr>
                <w:sz w:val="16"/>
                <w:szCs w:val="16"/>
              </w:rPr>
              <w:t>-</w:t>
            </w:r>
            <w:proofErr w:type="gramStart"/>
            <w:r w:rsidRPr="001E0102">
              <w:rPr>
                <w:sz w:val="16"/>
                <w:szCs w:val="16"/>
              </w:rPr>
              <w:t>.</w:t>
            </w:r>
            <w:proofErr w:type="gramEnd"/>
            <w:r w:rsidRPr="001E0102">
              <w:rPr>
                <w:sz w:val="16"/>
                <w:szCs w:val="16"/>
              </w:rPr>
              <w:t xml:space="preserve"> уполномоченное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Не позднее 1 рабочего дня, следующего за днем: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- завершения капитальных вложений в объект нефинансового актива;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- регистрации права оперативного управления;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- подписания акта выполненных работ по реконструкции, модернизации, дооборудованию.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127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Ответственный исполнитель </w:t>
            </w:r>
            <w:r w:rsidR="00E30AA6" w:rsidRPr="001E0102">
              <w:rPr>
                <w:sz w:val="16"/>
                <w:szCs w:val="16"/>
              </w:rPr>
              <w:t>-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_</w:t>
            </w:r>
            <w:r w:rsidR="00E30AA6" w:rsidRPr="001E0102">
              <w:rPr>
                <w:sz w:val="16"/>
                <w:szCs w:val="16"/>
              </w:rPr>
              <w:t>3___ рабочих дня</w:t>
            </w: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Cs w:val="16"/>
              </w:rPr>
            </w:pPr>
            <w:r w:rsidRPr="001E0102">
              <w:rPr>
                <w:szCs w:val="16"/>
              </w:rPr>
              <w:t>Комиссия по поступлению и выбытию активов.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rPr>
                <w:b/>
                <w:i/>
                <w:sz w:val="16"/>
                <w:szCs w:val="16"/>
              </w:rPr>
            </w:pP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850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</w:t>
            </w:r>
          </w:p>
        </w:tc>
        <w:tc>
          <w:tcPr>
            <w:tcW w:w="184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</w:t>
            </w:r>
            <w:r w:rsidRPr="001E0102">
              <w:rPr>
                <w:szCs w:val="16"/>
              </w:rPr>
              <w:t>Служит основанием для принятия к бухгалтерскому учету объектов основных средств, нематериальных активов, непроизведенных активов, материальных запасов,</w:t>
            </w:r>
            <w:r w:rsidRPr="001E0102">
              <w:rPr>
                <w:rFonts w:cs="Calibri"/>
                <w:sz w:val="28"/>
              </w:rPr>
              <w:t xml:space="preserve"> </w:t>
            </w:r>
            <w:r w:rsidRPr="001E0102">
              <w:rPr>
                <w:szCs w:val="16"/>
              </w:rPr>
              <w:t xml:space="preserve">в отношении которых устанавливается срок эксплуатации, а также для установления срока эксплуатации объектов нефинансовых активов и определения </w:t>
            </w:r>
            <w:r w:rsidRPr="001E0102">
              <w:rPr>
                <w:szCs w:val="16"/>
              </w:rPr>
              <w:lastRenderedPageBreak/>
              <w:t>метода начисления амортизации для объектов основных средств и нематериальных активов.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Подлежит отражению в бухгалтерском учете по счетам Рабочего Плана счетов.    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Cs w:val="16"/>
              </w:rPr>
              <w:t xml:space="preserve">Прикладывается к журналу операций № </w:t>
            </w:r>
            <w:r w:rsidR="00E66DFC" w:rsidRPr="001E0102">
              <w:rPr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Срок проверки _</w:t>
            </w:r>
            <w:r w:rsidR="00CE1893" w:rsidRPr="001E0102">
              <w:rPr>
                <w:sz w:val="16"/>
                <w:szCs w:val="16"/>
              </w:rPr>
              <w:t>2__рабочих дня</w:t>
            </w:r>
            <w:r w:rsidRPr="001E0102">
              <w:rPr>
                <w:sz w:val="16"/>
                <w:szCs w:val="16"/>
              </w:rPr>
              <w:t>.</w:t>
            </w:r>
          </w:p>
          <w:p w:rsidR="00CE1893" w:rsidRPr="001E0102" w:rsidRDefault="00CE1893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представления запрашиваемых бухгалте</w:t>
            </w:r>
            <w:r w:rsidR="002C26B4" w:rsidRPr="001E0102">
              <w:rPr>
                <w:sz w:val="16"/>
                <w:szCs w:val="16"/>
              </w:rPr>
              <w:t xml:space="preserve">рией дополнительных документов </w:t>
            </w:r>
            <w:r w:rsidR="00CE1893" w:rsidRPr="001E0102">
              <w:rPr>
                <w:sz w:val="16"/>
                <w:szCs w:val="16"/>
              </w:rPr>
              <w:t>1 рабочий день</w:t>
            </w: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</w:tbl>
    <w:p w:rsidR="002B2FC4" w:rsidRPr="001E0102" w:rsidRDefault="002B2FC4" w:rsidP="006555E4">
      <w:pPr>
        <w:tabs>
          <w:tab w:val="left" w:pos="5095"/>
        </w:tabs>
        <w:spacing w:after="160" w:line="259" w:lineRule="auto"/>
      </w:pPr>
    </w:p>
    <w:p w:rsidR="002B2FC4" w:rsidRPr="001E0102" w:rsidRDefault="002B2FC4" w:rsidP="006555E4">
      <w:pPr>
        <w:tabs>
          <w:tab w:val="left" w:pos="5095"/>
        </w:tabs>
        <w:spacing w:after="160" w:line="259" w:lineRule="auto"/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"/>
        <w:gridCol w:w="2108"/>
        <w:gridCol w:w="992"/>
        <w:gridCol w:w="1134"/>
        <w:gridCol w:w="851"/>
        <w:gridCol w:w="709"/>
        <w:gridCol w:w="1275"/>
        <w:gridCol w:w="993"/>
        <w:gridCol w:w="1842"/>
        <w:gridCol w:w="709"/>
        <w:gridCol w:w="851"/>
        <w:gridCol w:w="1984"/>
        <w:gridCol w:w="1134"/>
      </w:tblGrid>
      <w:tr w:rsidR="002B2FC4" w:rsidRPr="001E0102" w:rsidTr="006555E4">
        <w:trPr>
          <w:trHeight w:val="752"/>
        </w:trPr>
        <w:tc>
          <w:tcPr>
            <w:tcW w:w="297" w:type="dxa"/>
            <w:vMerge w:val="restart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E0102">
              <w:rPr>
                <w:b/>
                <w:sz w:val="16"/>
              </w:rPr>
              <w:t>N п/п</w:t>
            </w:r>
          </w:p>
        </w:tc>
        <w:tc>
          <w:tcPr>
            <w:tcW w:w="2108" w:type="dxa"/>
            <w:vMerge w:val="restart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sz w:val="16"/>
                <w:szCs w:val="16"/>
              </w:rPr>
              <w:t xml:space="preserve">Факт хозяйственной жизни/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sz w:val="16"/>
                <w:szCs w:val="16"/>
              </w:rPr>
              <w:t>Первичный документ/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E0102">
              <w:rPr>
                <w:b/>
                <w:sz w:val="16"/>
                <w:szCs w:val="16"/>
              </w:rPr>
              <w:t>Документ основание для формирования первичного документа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>Вид документа</w:t>
            </w:r>
          </w:p>
        </w:tc>
        <w:tc>
          <w:tcPr>
            <w:tcW w:w="2694" w:type="dxa"/>
            <w:gridSpan w:val="3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center"/>
              <w:rPr>
                <w:b/>
                <w:color w:val="2A3143"/>
                <w:sz w:val="16"/>
                <w:szCs w:val="16"/>
                <w:u w:val="single"/>
                <w:shd w:val="clear" w:color="auto" w:fill="FFFFFF"/>
              </w:rPr>
            </w:pP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 xml:space="preserve">Предзаполнение документа </w:t>
            </w:r>
            <w:r w:rsidRPr="001E0102">
              <w:rPr>
                <w:b/>
                <w:color w:val="2A3143"/>
                <w:sz w:val="16"/>
                <w:szCs w:val="16"/>
                <w:u w:val="single"/>
                <w:shd w:val="clear" w:color="auto" w:fill="FFFFFF"/>
              </w:rPr>
              <w:t>по данным бухгалтерского учёта</w:t>
            </w: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color w:val="2A3143"/>
                <w:sz w:val="16"/>
                <w:szCs w:val="16"/>
                <w:u w:val="single"/>
                <w:shd w:val="clear" w:color="auto" w:fill="FFFFFF"/>
              </w:rPr>
              <w:t>(</w:t>
            </w: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>предзаполненный документ при необходимости</w:t>
            </w:r>
            <w:r w:rsidRPr="001E0102">
              <w:rPr>
                <w:b/>
                <w:color w:val="2A3143"/>
                <w:sz w:val="16"/>
                <w:szCs w:val="16"/>
                <w:u w:val="single"/>
                <w:shd w:val="clear" w:color="auto" w:fill="FFFFFF"/>
              </w:rPr>
              <w:t>)</w:t>
            </w:r>
          </w:p>
        </w:tc>
        <w:tc>
          <w:tcPr>
            <w:tcW w:w="4110" w:type="dxa"/>
            <w:gridSpan w:val="3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 w:rsidRPr="001E0102">
              <w:rPr>
                <w:b/>
                <w:sz w:val="16"/>
                <w:szCs w:val="16"/>
              </w:rPr>
              <w:t xml:space="preserve">Ответственный за составление документа 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>Порядок представления документа в бухгалтерскую службу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>Порядок отражения бухгалтерией первичного учетного документа в бухгалтерском учете</w:t>
            </w:r>
          </w:p>
        </w:tc>
      </w:tr>
      <w:tr w:rsidR="002B2FC4" w:rsidRPr="001E0102" w:rsidTr="006555E4">
        <w:trPr>
          <w:trHeight w:val="1466"/>
        </w:trPr>
        <w:tc>
          <w:tcPr>
            <w:tcW w:w="297" w:type="dxa"/>
            <w:vMerge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</w:p>
        </w:tc>
        <w:tc>
          <w:tcPr>
            <w:tcW w:w="2108" w:type="dxa"/>
            <w:vMerge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center"/>
              <w:rPr>
                <w:b/>
                <w:color w:val="2A314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Подразделение бухгалтерии (бухгалтер) </w:t>
            </w: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формирования документа.</w:t>
            </w: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Порядок передачи документа лицу, осуществляющему оформление факта хозяйственной жизни.</w:t>
            </w:r>
          </w:p>
        </w:tc>
        <w:tc>
          <w:tcPr>
            <w:tcW w:w="1275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1E0102">
              <w:rPr>
                <w:sz w:val="16"/>
              </w:rPr>
              <w:t>Подразделение учреждения</w:t>
            </w:r>
          </w:p>
        </w:tc>
        <w:tc>
          <w:tcPr>
            <w:tcW w:w="993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1E0102">
              <w:rPr>
                <w:sz w:val="16"/>
              </w:rPr>
              <w:t>Срок составления документа.</w:t>
            </w:r>
          </w:p>
        </w:tc>
        <w:tc>
          <w:tcPr>
            <w:tcW w:w="1842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1E0102">
              <w:rPr>
                <w:sz w:val="16"/>
              </w:rPr>
              <w:t>Должностные лица, подписывающие документ, или информацию.</w:t>
            </w: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spacing w:after="360"/>
              <w:rPr>
                <w:color w:val="2A3143"/>
                <w:sz w:val="16"/>
                <w:szCs w:val="16"/>
              </w:rPr>
            </w:pPr>
            <w:r w:rsidRPr="001E0102">
              <w:rPr>
                <w:color w:val="2A3143"/>
                <w:sz w:val="16"/>
                <w:szCs w:val="16"/>
              </w:rPr>
              <w:t xml:space="preserve">Способ представления документа в бухгалтерию </w:t>
            </w: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E0102">
              <w:rPr>
                <w:color w:val="2A3143"/>
                <w:sz w:val="16"/>
                <w:szCs w:val="16"/>
              </w:rPr>
              <w:t>Подразделение, бухгалтерии (бухгалтер)</w:t>
            </w:r>
          </w:p>
        </w:tc>
        <w:tc>
          <w:tcPr>
            <w:tcW w:w="1984" w:type="dxa"/>
            <w:shd w:val="clear" w:color="auto" w:fill="auto"/>
          </w:tcPr>
          <w:p w:rsidR="002B2FC4" w:rsidRPr="001E0102" w:rsidRDefault="002B2FC4" w:rsidP="006555E4">
            <w:pPr>
              <w:spacing w:after="360"/>
              <w:rPr>
                <w:color w:val="2A3143"/>
                <w:sz w:val="14"/>
              </w:rPr>
            </w:pPr>
            <w:r w:rsidRPr="001E0102">
              <w:rPr>
                <w:color w:val="2A3143"/>
                <w:sz w:val="16"/>
              </w:rPr>
              <w:t>Способ отражения учетного документа в бухгалтерском учете</w:t>
            </w: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проверки документа.</w:t>
            </w: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направления уведомления о результатах внутреннего контроля.</w:t>
            </w:r>
          </w:p>
          <w:p w:rsidR="002B2FC4" w:rsidRPr="001E0102" w:rsidRDefault="002B2FC4" w:rsidP="006555E4">
            <w:r w:rsidRPr="001E0102">
              <w:rPr>
                <w:sz w:val="16"/>
                <w:szCs w:val="16"/>
              </w:rPr>
              <w:t>Сроки представления запрашиваемых документов.</w:t>
            </w:r>
          </w:p>
        </w:tc>
      </w:tr>
      <w:tr w:rsidR="002B2FC4" w:rsidRPr="001E0102" w:rsidTr="006555E4">
        <w:tc>
          <w:tcPr>
            <w:tcW w:w="29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2108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8</w:t>
            </w:r>
          </w:p>
        </w:tc>
        <w:tc>
          <w:tcPr>
            <w:tcW w:w="184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13</w:t>
            </w:r>
          </w:p>
        </w:tc>
      </w:tr>
      <w:tr w:rsidR="002B2FC4" w:rsidRPr="001E0102" w:rsidTr="006555E4">
        <w:tc>
          <w:tcPr>
            <w:tcW w:w="14879" w:type="dxa"/>
            <w:gridSpan w:val="13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 w:rsidRPr="001E0102">
              <w:rPr>
                <w:b/>
                <w:szCs w:val="24"/>
              </w:rPr>
              <w:t>5. Учет движения, выбытия нефинансовых активов</w:t>
            </w:r>
          </w:p>
        </w:tc>
      </w:tr>
      <w:tr w:rsidR="002B2FC4" w:rsidRPr="001E0102" w:rsidTr="006555E4">
        <w:trPr>
          <w:trHeight w:val="1310"/>
        </w:trPr>
        <w:tc>
          <w:tcPr>
            <w:tcW w:w="29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2108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       Передача основных средств в эксплуатацию.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rPr>
                <w:b/>
              </w:rPr>
              <w:t>Требование-накладная (ф. 0510451).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      Документ-основание не заполняется.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</w:rPr>
            </w:pPr>
          </w:p>
        </w:tc>
        <w:tc>
          <w:tcPr>
            <w:tcW w:w="992" w:type="dxa"/>
            <w:shd w:val="clear" w:color="auto" w:fill="auto"/>
          </w:tcPr>
          <w:p w:rsidR="00B015FC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электронный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proofErr w:type="gramStart"/>
            <w:r w:rsidRPr="001E0102">
              <w:rPr>
                <w:sz w:val="16"/>
                <w:szCs w:val="16"/>
              </w:rPr>
              <w:t>.Бухгалтерская</w:t>
            </w:r>
            <w:proofErr w:type="gramEnd"/>
            <w:r w:rsidRPr="001E0102">
              <w:rPr>
                <w:sz w:val="16"/>
                <w:szCs w:val="16"/>
              </w:rPr>
              <w:t xml:space="preserve"> служба.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015FC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исполнитель)</w:t>
            </w:r>
            <w:r w:rsidR="00B015FC" w:rsidRPr="001E0102">
              <w:rPr>
                <w:sz w:val="16"/>
                <w:szCs w:val="16"/>
              </w:rPr>
              <w:t>-</w:t>
            </w: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1275" w:type="dxa"/>
            <w:shd w:val="clear" w:color="auto" w:fill="auto"/>
          </w:tcPr>
          <w:p w:rsidR="00BD1529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Ответственный исполнитель (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2B2FC4" w:rsidRPr="001E0102" w:rsidRDefault="00984BA8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3 </w:t>
            </w:r>
            <w:r w:rsidR="00BD1529" w:rsidRPr="001E0102">
              <w:rPr>
                <w:sz w:val="16"/>
                <w:szCs w:val="16"/>
              </w:rPr>
              <w:t>рабочих дня</w:t>
            </w:r>
            <w:r w:rsidR="002B2FC4"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</w:rPr>
            </w:pPr>
            <w:r w:rsidRPr="001E0102">
              <w:t>Руководитель (</w:t>
            </w:r>
            <w:r w:rsidRPr="001E0102">
              <w:rPr>
                <w:i/>
              </w:rPr>
              <w:t>уполномоченное лицо разрешающее (санкционировавшее) выдачу материальных ценностей)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</w:rPr>
            </w:pP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rPr>
                <w:iCs/>
              </w:rPr>
            </w:pPr>
            <w:r w:rsidRPr="001E0102">
              <w:rPr>
                <w:iCs/>
              </w:rPr>
              <w:t>Сотрудник учреждения, затребовавший материальные ценности.</w:t>
            </w: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spacing w:before="160"/>
              <w:jc w:val="both"/>
              <w:rPr>
                <w:iCs/>
              </w:rPr>
            </w:pPr>
            <w:r w:rsidRPr="001E0102">
              <w:rPr>
                <w:iCs/>
              </w:rPr>
              <w:t>МОЛ (ответственное лицо), отпускающее материальные ценности</w:t>
            </w: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spacing w:before="160"/>
              <w:jc w:val="both"/>
              <w:rPr>
                <w:iCs/>
              </w:rPr>
            </w:pPr>
            <w:r w:rsidRPr="001E0102">
              <w:rPr>
                <w:iCs/>
              </w:rPr>
              <w:t>Ответственное лицо, получающее материальные ценности.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службы,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  Служит основанием для отражения в учете операций по вводу основных средств, в эксплуатацию.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     Подлежит отражению в бухгалтерском учете по счетам Рабочего Плана счетов.  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Прикладывается к журналу операций № </w:t>
            </w:r>
            <w:r w:rsidR="0018285E" w:rsidRPr="001E0102">
              <w:t>8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Данные о движении инвентарных объектов отражаются в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Инвентарной карточке учета нефинансовых активов (0509215), Инвентарной карточке группового учета нефинансовых активов (0509216). 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Данные о движении материальных запасов и об объектах основных средств стоимостью до 10 000 рублей включительно, переданных в эксплуатацию, отражаются в Карточке количественно-суммового учета материальных </w:t>
            </w:r>
            <w:r w:rsidRPr="001E0102">
              <w:lastRenderedPageBreak/>
              <w:t>ценностей (ф. 0504041).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spacing w:after="160" w:line="259" w:lineRule="auto"/>
            </w:pPr>
          </w:p>
        </w:tc>
        <w:tc>
          <w:tcPr>
            <w:tcW w:w="1134" w:type="dxa"/>
            <w:shd w:val="clear" w:color="auto" w:fill="auto"/>
          </w:tcPr>
          <w:p w:rsidR="002B2FC4" w:rsidRPr="001E0102" w:rsidRDefault="007757B9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 xml:space="preserve">Срок проверки 2 </w:t>
            </w:r>
            <w:r w:rsidR="00914F31" w:rsidRPr="001E0102">
              <w:rPr>
                <w:sz w:val="16"/>
                <w:szCs w:val="16"/>
              </w:rPr>
              <w:t>рабочих дня</w:t>
            </w:r>
            <w:r w:rsidR="002B2FC4" w:rsidRPr="001E0102">
              <w:rPr>
                <w:sz w:val="16"/>
                <w:szCs w:val="16"/>
              </w:rPr>
              <w:t>.</w:t>
            </w:r>
          </w:p>
          <w:p w:rsidR="00914F31" w:rsidRPr="001E0102" w:rsidRDefault="00914F31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представления запрашиваемых бухгалтер</w:t>
            </w:r>
            <w:r w:rsidR="007757B9" w:rsidRPr="001E0102">
              <w:rPr>
                <w:sz w:val="16"/>
                <w:szCs w:val="16"/>
              </w:rPr>
              <w:t xml:space="preserve">ией дополнительных документов </w:t>
            </w:r>
            <w:r w:rsidR="00914F31" w:rsidRPr="001E0102">
              <w:rPr>
                <w:sz w:val="16"/>
                <w:szCs w:val="16"/>
              </w:rPr>
              <w:t>1</w:t>
            </w:r>
            <w:r w:rsidRPr="001E0102">
              <w:rPr>
                <w:sz w:val="16"/>
                <w:szCs w:val="16"/>
              </w:rPr>
              <w:t xml:space="preserve"> рабочи</w:t>
            </w:r>
            <w:r w:rsidR="00914F31" w:rsidRPr="001E0102">
              <w:rPr>
                <w:sz w:val="16"/>
                <w:szCs w:val="16"/>
              </w:rPr>
              <w:t>й день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b/>
                <w:i/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2B2FC4" w:rsidRPr="001E0102" w:rsidTr="006555E4">
        <w:trPr>
          <w:trHeight w:val="1310"/>
        </w:trPr>
        <w:tc>
          <w:tcPr>
            <w:tcW w:w="29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2</w:t>
            </w:r>
          </w:p>
        </w:tc>
        <w:tc>
          <w:tcPr>
            <w:tcW w:w="2108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     Перемещение внутри учреждения объектов нефинансовых активов между структурными подразделениями или между лицами, ответственными за использование имущества по его назначению и (или) за сохранность имущества, в том числе с МОЛ.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rPr>
                <w:b/>
              </w:rPr>
              <w:t>Накладная на внутреннее перемещение объектов нефинансовых активов ф. 0510450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Документ-основание - документ, на основании которого производится передача материальных,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инвентаризационные описи, Акт о результатах инвентаризации (0510463) в случае передачи по результатам инвентаризации.</w:t>
            </w:r>
          </w:p>
        </w:tc>
        <w:tc>
          <w:tcPr>
            <w:tcW w:w="992" w:type="dxa"/>
            <w:shd w:val="clear" w:color="auto" w:fill="auto"/>
          </w:tcPr>
          <w:p w:rsidR="00952056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электронный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952056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исполнитель) </w:t>
            </w:r>
            <w:r w:rsidR="00952056" w:rsidRPr="001E0102">
              <w:rPr>
                <w:sz w:val="16"/>
                <w:szCs w:val="16"/>
              </w:rPr>
              <w:t>-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цифровой способ</w:t>
            </w:r>
          </w:p>
        </w:tc>
        <w:tc>
          <w:tcPr>
            <w:tcW w:w="1275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Ответственный исполнитель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2B2FC4" w:rsidRPr="001E0102" w:rsidRDefault="002418F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3</w:t>
            </w:r>
            <w:r w:rsidR="004E3C2A" w:rsidRPr="001E0102">
              <w:rPr>
                <w:sz w:val="16"/>
                <w:szCs w:val="16"/>
              </w:rPr>
              <w:t xml:space="preserve"> рабочих дня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Ответственное лицо (МОЛ), передающее материальные ценности (</w:t>
            </w:r>
            <w:r w:rsidRPr="001E0102">
              <w:rPr>
                <w:i/>
              </w:rPr>
              <w:t>сотрудник подразделения-отправителя</w:t>
            </w:r>
            <w:r w:rsidRPr="001E0102">
              <w:t>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Ответственное лицо (МОЛ), получающее материальные ценности (</w:t>
            </w:r>
            <w:r w:rsidRPr="001E0102">
              <w:rPr>
                <w:i/>
              </w:rPr>
              <w:t>сотрудник подразделения-получателя).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</w:tc>
        <w:tc>
          <w:tcPr>
            <w:tcW w:w="709" w:type="dxa"/>
            <w:shd w:val="clear" w:color="auto" w:fill="auto"/>
          </w:tcPr>
          <w:p w:rsidR="0011091B" w:rsidRPr="001E0102" w:rsidRDefault="002B2FC4" w:rsidP="006555E4">
            <w:pPr>
              <w:rPr>
                <w:b/>
                <w:i/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  <w:p w:rsidR="002B2FC4" w:rsidRPr="001E0102" w:rsidRDefault="002B2FC4" w:rsidP="006555E4">
            <w:pPr>
              <w:rPr>
                <w:b/>
                <w:i/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</w:t>
            </w:r>
          </w:p>
        </w:tc>
        <w:tc>
          <w:tcPr>
            <w:tcW w:w="198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  Служит основанием для отражения в учете операций внутреннему перемещению.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     Подлежит отражению в бухгалтерском учете по счетам Рабочего Плана счетов.  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Прикл</w:t>
            </w:r>
            <w:r w:rsidR="00156BC6" w:rsidRPr="001E0102">
              <w:t xml:space="preserve">адывается к журналу операций № </w:t>
            </w:r>
            <w:r w:rsidR="00094A84" w:rsidRPr="001E0102">
              <w:t>7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Данные о движении инвентарных объектов отражаются в Инвентарной карточке учета нефинансовых активов (0509215), Инвентарной карточке группового учета нефинансовых активов (0509216).    Данные о перемещении объектов (группы объектов) капитальных вложений отражаются в Карточке учета </w:t>
            </w:r>
            <w:r w:rsidRPr="001E0102">
              <w:lastRenderedPageBreak/>
              <w:t>капитальных вложений (ф. 0509211).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Данные о перемещении материальных запасов отражаются в Карточке количественно-суммового учета материальных ценностей (ф. 0504041) или ином регистре учета материальных запасов.</w:t>
            </w:r>
          </w:p>
          <w:p w:rsidR="002B2FC4" w:rsidRPr="001E0102" w:rsidRDefault="002B2FC4" w:rsidP="006555E4">
            <w:pPr>
              <w:spacing w:after="160" w:line="259" w:lineRule="auto"/>
            </w:pPr>
          </w:p>
        </w:tc>
        <w:tc>
          <w:tcPr>
            <w:tcW w:w="1134" w:type="dxa"/>
            <w:shd w:val="clear" w:color="auto" w:fill="auto"/>
          </w:tcPr>
          <w:p w:rsidR="002B2FC4" w:rsidRPr="001E0102" w:rsidRDefault="0044225D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 xml:space="preserve">Срок проверки </w:t>
            </w:r>
            <w:r w:rsidR="002418F4" w:rsidRPr="001E0102">
              <w:rPr>
                <w:sz w:val="16"/>
                <w:szCs w:val="16"/>
              </w:rPr>
              <w:t xml:space="preserve">2 </w:t>
            </w:r>
            <w:r w:rsidR="00156BC6" w:rsidRPr="001E0102">
              <w:rPr>
                <w:sz w:val="16"/>
                <w:szCs w:val="16"/>
              </w:rPr>
              <w:t>рабочих дня</w:t>
            </w:r>
            <w:r w:rsidR="002B2FC4" w:rsidRPr="001E0102">
              <w:rPr>
                <w:sz w:val="16"/>
                <w:szCs w:val="16"/>
              </w:rPr>
              <w:t>.</w:t>
            </w:r>
          </w:p>
          <w:p w:rsidR="00156BC6" w:rsidRPr="001E0102" w:rsidRDefault="00156BC6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представления запрашиваемых бухгалте</w:t>
            </w:r>
            <w:r w:rsidR="002418F4" w:rsidRPr="001E0102">
              <w:rPr>
                <w:sz w:val="16"/>
                <w:szCs w:val="16"/>
              </w:rPr>
              <w:t>рией дополнительных документов 1</w:t>
            </w:r>
            <w:r w:rsidR="00156BC6" w:rsidRPr="001E0102">
              <w:rPr>
                <w:sz w:val="16"/>
                <w:szCs w:val="16"/>
              </w:rPr>
              <w:t xml:space="preserve"> рабочий день.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2B2FC4" w:rsidRPr="001E0102" w:rsidTr="006555E4">
        <w:trPr>
          <w:trHeight w:val="428"/>
        </w:trPr>
        <w:tc>
          <w:tcPr>
            <w:tcW w:w="297" w:type="dxa"/>
            <w:shd w:val="clear" w:color="auto" w:fill="auto"/>
          </w:tcPr>
          <w:p w:rsidR="002B2FC4" w:rsidRPr="001E0102" w:rsidRDefault="00F679F9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3</w:t>
            </w:r>
          </w:p>
        </w:tc>
        <w:tc>
          <w:tcPr>
            <w:tcW w:w="2108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       Возврат поставщику некачественных или несоответствующих техническим данным материальных ценностей.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rPr>
                <w:b/>
              </w:rPr>
              <w:t>0510458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rPr>
                <w:b/>
              </w:rPr>
              <w:t>Накладная на отпуск материальных ценностей на сторону.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</w:tc>
        <w:tc>
          <w:tcPr>
            <w:tcW w:w="992" w:type="dxa"/>
            <w:shd w:val="clear" w:color="auto" w:fill="auto"/>
          </w:tcPr>
          <w:p w:rsidR="009051BD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электронный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9051BD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исполнитель)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на бумажном носителе.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9051BD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Ответственный исполнитель (</w:t>
            </w:r>
            <w:r w:rsidRPr="001E0102">
              <w:rPr>
                <w:i/>
                <w:sz w:val="16"/>
                <w:szCs w:val="16"/>
              </w:rPr>
              <w:t xml:space="preserve">при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2B2FC4" w:rsidRPr="001E0102" w:rsidRDefault="009051BD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proofErr w:type="gramStart"/>
            <w:r w:rsidRPr="001E0102">
              <w:rPr>
                <w:sz w:val="16"/>
                <w:szCs w:val="16"/>
              </w:rPr>
              <w:t>3</w:t>
            </w:r>
            <w:r w:rsidR="00FA6BBD" w:rsidRPr="001E0102">
              <w:rPr>
                <w:sz w:val="16"/>
                <w:szCs w:val="16"/>
              </w:rPr>
              <w:t xml:space="preserve"> </w:t>
            </w:r>
            <w:r w:rsidR="002B2FC4" w:rsidRPr="001E0102">
              <w:rPr>
                <w:sz w:val="16"/>
                <w:szCs w:val="16"/>
              </w:rPr>
              <w:t xml:space="preserve"> рабоч</w:t>
            </w:r>
            <w:r w:rsidRPr="001E0102">
              <w:rPr>
                <w:sz w:val="16"/>
                <w:szCs w:val="16"/>
              </w:rPr>
              <w:t>их</w:t>
            </w:r>
            <w:proofErr w:type="gramEnd"/>
            <w:r w:rsidRPr="001E0102">
              <w:rPr>
                <w:sz w:val="16"/>
                <w:szCs w:val="16"/>
              </w:rPr>
              <w:t xml:space="preserve"> дня</w:t>
            </w:r>
            <w:r w:rsidR="002B2FC4"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</w:rPr>
            </w:pPr>
            <w:r w:rsidRPr="001E0102">
              <w:t>Руководитель (</w:t>
            </w:r>
            <w:r w:rsidRPr="001E0102">
              <w:rPr>
                <w:i/>
              </w:rPr>
              <w:t>уполномоченное лицо)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</w:rPr>
            </w:pPr>
            <w:r w:rsidRPr="001E0102">
              <w:t xml:space="preserve">Ответственное лицо (МОЛ), отпускающее материальные ценности (сотрудник </w:t>
            </w:r>
            <w:r w:rsidRPr="001E0102">
              <w:rPr>
                <w:i/>
              </w:rPr>
              <w:t>подразделения-отправителя)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</w:rPr>
            </w:pPr>
            <w:r w:rsidRPr="001E0102">
              <w:t>Лицо, получающее материальные ценности (</w:t>
            </w:r>
            <w:r w:rsidRPr="001E0102">
              <w:rPr>
                <w:i/>
              </w:rPr>
              <w:t xml:space="preserve">сотрудник контрагента-получателя или физическое лицо)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на бумажном носителе.</w:t>
            </w: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</w:pPr>
            <w:r w:rsidRPr="001E0102">
              <w:t xml:space="preserve">Подлежит отражению в бухгалтерском учете по счетам Рабочего Плана счетов.     </w:t>
            </w:r>
          </w:p>
          <w:p w:rsidR="002B2FC4" w:rsidRPr="001E0102" w:rsidRDefault="002B2FC4" w:rsidP="006555E4">
            <w:pPr>
              <w:spacing w:after="160" w:line="259" w:lineRule="auto"/>
            </w:pPr>
            <w:r w:rsidRPr="001E0102">
              <w:t xml:space="preserve">             Прикладывается к журналу операций № </w:t>
            </w:r>
            <w:r w:rsidR="00791E77" w:rsidRPr="001E0102">
              <w:t>7</w:t>
            </w:r>
          </w:p>
          <w:p w:rsidR="002B2FC4" w:rsidRPr="001E0102" w:rsidRDefault="002B2FC4" w:rsidP="006555E4">
            <w:pPr>
              <w:spacing w:after="160" w:line="259" w:lineRule="auto"/>
            </w:pPr>
            <w:r w:rsidRPr="001E0102">
              <w:t xml:space="preserve">   Данные о движении инвентарных объектов отражаются в Инвентарной карточке учета нефинансовых активов (ф. 0509215) или в Инвентарной карточке группового учета нефинансовых активов (ф. 0509216).</w:t>
            </w:r>
          </w:p>
          <w:p w:rsidR="002B2FC4" w:rsidRPr="001E0102" w:rsidRDefault="002B2FC4" w:rsidP="006555E4">
            <w:pPr>
              <w:spacing w:after="160" w:line="259" w:lineRule="auto"/>
            </w:pPr>
            <w:r w:rsidRPr="001E0102">
              <w:lastRenderedPageBreak/>
              <w:t>Данные о движении материальных запасов отражаются в Карточке количественно-суммового учета материальных ценностей (ф. 0504041).</w:t>
            </w:r>
          </w:p>
          <w:p w:rsidR="002B2FC4" w:rsidRPr="001E0102" w:rsidRDefault="002B2FC4" w:rsidP="006555E4">
            <w:pPr>
              <w:spacing w:after="160" w:line="259" w:lineRule="auto"/>
            </w:pP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Срок пр</w:t>
            </w:r>
            <w:r w:rsidR="00FA6BBD" w:rsidRPr="001E0102">
              <w:rPr>
                <w:sz w:val="16"/>
                <w:szCs w:val="16"/>
              </w:rPr>
              <w:t xml:space="preserve">оверки </w:t>
            </w:r>
            <w:r w:rsidR="004D43C4" w:rsidRPr="001E0102">
              <w:rPr>
                <w:sz w:val="16"/>
                <w:szCs w:val="16"/>
              </w:rPr>
              <w:t>2</w:t>
            </w:r>
            <w:r w:rsidR="00FA6BBD" w:rsidRPr="001E0102">
              <w:rPr>
                <w:sz w:val="16"/>
                <w:szCs w:val="16"/>
              </w:rPr>
              <w:t xml:space="preserve"> </w:t>
            </w:r>
            <w:r w:rsidR="004D43C4" w:rsidRPr="001E0102">
              <w:rPr>
                <w:sz w:val="16"/>
                <w:szCs w:val="16"/>
              </w:rPr>
              <w:t>рабочих дня</w:t>
            </w:r>
            <w:r w:rsidRPr="001E0102">
              <w:rPr>
                <w:sz w:val="16"/>
                <w:szCs w:val="16"/>
              </w:rPr>
              <w:t>.</w:t>
            </w:r>
          </w:p>
          <w:p w:rsidR="00874E09" w:rsidRPr="001E0102" w:rsidRDefault="00874E09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представления запрашиваемых бухгалте</w:t>
            </w:r>
            <w:r w:rsidR="003E5F87" w:rsidRPr="001E0102">
              <w:rPr>
                <w:sz w:val="16"/>
                <w:szCs w:val="16"/>
              </w:rPr>
              <w:t>рией дополнительных документов 3</w:t>
            </w:r>
            <w:r w:rsidR="0063054B" w:rsidRPr="001E0102">
              <w:rPr>
                <w:sz w:val="16"/>
                <w:szCs w:val="16"/>
              </w:rPr>
              <w:t xml:space="preserve"> рабочих дня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2B2FC4" w:rsidRPr="001E0102" w:rsidTr="006555E4">
        <w:trPr>
          <w:trHeight w:val="1310"/>
        </w:trPr>
        <w:tc>
          <w:tcPr>
            <w:tcW w:w="297" w:type="dxa"/>
            <w:shd w:val="clear" w:color="auto" w:fill="auto"/>
          </w:tcPr>
          <w:p w:rsidR="002B2FC4" w:rsidRPr="001E0102" w:rsidRDefault="00257D70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4</w:t>
            </w:r>
          </w:p>
        </w:tc>
        <w:tc>
          <w:tcPr>
            <w:tcW w:w="2108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Передача имущества (в том числе основных средств, материальных запасов) в личное пользование работникам для выполнения ими служебных (должностных) обязанностей.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rPr>
                <w:b/>
              </w:rPr>
              <w:t>Акт приема-передачи объектов, полученных в личное пользование (ф. 0510434).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Документ-основание – распорядительный документ на выдачу имущества в личное пользование (требование, приказ, распоряжение, служебная записка).</w:t>
            </w:r>
          </w:p>
        </w:tc>
        <w:tc>
          <w:tcPr>
            <w:tcW w:w="992" w:type="dxa"/>
            <w:shd w:val="clear" w:color="auto" w:fill="auto"/>
          </w:tcPr>
          <w:p w:rsidR="003E7C0B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электронный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исполнитель)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цифровой способ</w:t>
            </w:r>
          </w:p>
        </w:tc>
        <w:tc>
          <w:tcPr>
            <w:tcW w:w="1275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Ответственный исполнитель </w:t>
            </w:r>
            <w:r w:rsidR="001462DF" w:rsidRPr="001E0102">
              <w:rPr>
                <w:sz w:val="16"/>
                <w:szCs w:val="16"/>
              </w:rPr>
              <w:t>-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2B2FC4" w:rsidRPr="001E0102" w:rsidRDefault="003E5F87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3</w:t>
            </w:r>
            <w:r w:rsidR="001462DF" w:rsidRPr="001E0102">
              <w:rPr>
                <w:sz w:val="16"/>
                <w:szCs w:val="16"/>
              </w:rPr>
              <w:t xml:space="preserve"> рабочих дня</w:t>
            </w:r>
            <w:r w:rsidR="002B2FC4"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Лицо, ответственное за выдачу имущества в личное пользование (МОЛ)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Лицо, получившее имущество в личное пользование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</w:t>
            </w:r>
          </w:p>
        </w:tc>
        <w:tc>
          <w:tcPr>
            <w:tcW w:w="1984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</w:pPr>
            <w:r w:rsidRPr="001E0102">
              <w:t>Оформляется в целях обеспечения контроля за сохранностью, целевым использованием и движением имущества.</w:t>
            </w: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</w:pP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</w:pPr>
            <w:r w:rsidRPr="001E0102">
              <w:t xml:space="preserve">Подлежит отражению в бухгалтерском учете по счетам Рабочего Плана счетов.     </w:t>
            </w:r>
          </w:p>
          <w:p w:rsidR="002B2FC4" w:rsidRPr="001E0102" w:rsidRDefault="002B2FC4" w:rsidP="006555E4">
            <w:pPr>
              <w:spacing w:after="160" w:line="259" w:lineRule="auto"/>
            </w:pPr>
            <w:r w:rsidRPr="001E0102">
              <w:t xml:space="preserve">            Прикладывается к журналу операций </w:t>
            </w:r>
            <w:r w:rsidR="00B605AE" w:rsidRPr="001E0102">
              <w:t>№</w:t>
            </w:r>
            <w:r w:rsidR="00EA1C1E" w:rsidRPr="001E0102">
              <w:t>7</w:t>
            </w:r>
            <w:r w:rsidR="001C6F0D" w:rsidRPr="001E0102">
              <w:t>, журнал операций по забалансовому счету ф.0509213</w:t>
            </w:r>
          </w:p>
          <w:p w:rsidR="002B2FC4" w:rsidRPr="001E0102" w:rsidRDefault="002B2FC4" w:rsidP="006555E4">
            <w:pPr>
              <w:spacing w:after="160" w:line="259" w:lineRule="auto"/>
            </w:pPr>
            <w:r w:rsidRPr="001E0102">
              <w:t xml:space="preserve">   </w:t>
            </w:r>
          </w:p>
        </w:tc>
        <w:tc>
          <w:tcPr>
            <w:tcW w:w="1134" w:type="dxa"/>
            <w:shd w:val="clear" w:color="auto" w:fill="auto"/>
          </w:tcPr>
          <w:p w:rsidR="002B2FC4" w:rsidRPr="001E0102" w:rsidRDefault="005C099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проверки </w:t>
            </w:r>
            <w:proofErr w:type="gramStart"/>
            <w:r w:rsidRPr="001E0102">
              <w:rPr>
                <w:sz w:val="16"/>
                <w:szCs w:val="16"/>
              </w:rPr>
              <w:t xml:space="preserve">2  </w:t>
            </w:r>
            <w:r w:rsidR="002B2FC4" w:rsidRPr="001E0102">
              <w:rPr>
                <w:sz w:val="16"/>
                <w:szCs w:val="16"/>
              </w:rPr>
              <w:t>рабочих</w:t>
            </w:r>
            <w:proofErr w:type="gramEnd"/>
            <w:r w:rsidR="002B2FC4" w:rsidRPr="001E0102">
              <w:rPr>
                <w:sz w:val="16"/>
                <w:szCs w:val="16"/>
              </w:rPr>
              <w:t xml:space="preserve"> дней.</w:t>
            </w:r>
          </w:p>
          <w:p w:rsidR="005C099B" w:rsidRPr="001E0102" w:rsidRDefault="005C099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представления запрашиваемых бухгалте</w:t>
            </w:r>
            <w:r w:rsidR="005C099B" w:rsidRPr="001E0102">
              <w:rPr>
                <w:sz w:val="16"/>
                <w:szCs w:val="16"/>
              </w:rPr>
              <w:t xml:space="preserve">рией дополнительных </w:t>
            </w:r>
            <w:proofErr w:type="gramStart"/>
            <w:r w:rsidR="005C099B" w:rsidRPr="001E0102">
              <w:rPr>
                <w:sz w:val="16"/>
                <w:szCs w:val="16"/>
              </w:rPr>
              <w:t xml:space="preserve">документов </w:t>
            </w:r>
            <w:r w:rsidRPr="001E0102">
              <w:rPr>
                <w:sz w:val="16"/>
                <w:szCs w:val="16"/>
              </w:rPr>
              <w:t xml:space="preserve"> </w:t>
            </w:r>
            <w:r w:rsidR="00B411D8" w:rsidRPr="001E0102">
              <w:rPr>
                <w:sz w:val="16"/>
                <w:szCs w:val="16"/>
              </w:rPr>
              <w:t>1</w:t>
            </w:r>
            <w:proofErr w:type="gramEnd"/>
            <w:r w:rsidR="00B411D8" w:rsidRPr="001E0102">
              <w:rPr>
                <w:sz w:val="16"/>
                <w:szCs w:val="16"/>
              </w:rPr>
              <w:t xml:space="preserve"> </w:t>
            </w:r>
            <w:r w:rsidRPr="001E0102">
              <w:rPr>
                <w:sz w:val="16"/>
                <w:szCs w:val="16"/>
              </w:rPr>
              <w:t>рабочи</w:t>
            </w:r>
            <w:r w:rsidR="00B411D8" w:rsidRPr="001E0102">
              <w:rPr>
                <w:sz w:val="16"/>
                <w:szCs w:val="16"/>
              </w:rPr>
              <w:t>й</w:t>
            </w:r>
            <w:r w:rsidRPr="001E0102">
              <w:rPr>
                <w:sz w:val="16"/>
                <w:szCs w:val="16"/>
              </w:rPr>
              <w:t xml:space="preserve"> д</w:t>
            </w:r>
            <w:r w:rsidR="00B411D8" w:rsidRPr="001E0102">
              <w:rPr>
                <w:sz w:val="16"/>
                <w:szCs w:val="16"/>
              </w:rPr>
              <w:t>ень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2B2FC4" w:rsidRPr="001E0102" w:rsidTr="006555E4">
        <w:trPr>
          <w:trHeight w:val="1310"/>
        </w:trPr>
        <w:tc>
          <w:tcPr>
            <w:tcW w:w="297" w:type="dxa"/>
            <w:shd w:val="clear" w:color="auto" w:fill="auto"/>
          </w:tcPr>
          <w:p w:rsidR="002B2FC4" w:rsidRPr="001E0102" w:rsidRDefault="00257D70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5</w:t>
            </w:r>
          </w:p>
        </w:tc>
        <w:tc>
          <w:tcPr>
            <w:tcW w:w="2108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Возврат имущества из личного пользования при увольнении (прекращении выполнения возложенных обязанностей) ответственного лица, получающего имущество.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rPr>
                <w:b/>
              </w:rPr>
              <w:t>Акт приема-передачи объектов, полученных в личное пользование (ф. 0510434).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Документ-основание – распорядительный документ на выдачу имущества в личное пользование (требование, приказ, распоряжение, служебная записка), заключение комиссии о возможности (невозможности) дальнейшего использования имущества (в отношении спецодежды).</w:t>
            </w:r>
          </w:p>
        </w:tc>
        <w:tc>
          <w:tcPr>
            <w:tcW w:w="992" w:type="dxa"/>
            <w:shd w:val="clear" w:color="auto" w:fill="auto"/>
          </w:tcPr>
          <w:p w:rsidR="002B2FC4" w:rsidRPr="001E0102" w:rsidRDefault="003E45C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электронный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3E45CB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rPr>
                <w:b/>
                <w:i/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Ответственный исполнитель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2B2FC4" w:rsidRPr="001E0102" w:rsidRDefault="003E5F87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3 </w:t>
            </w:r>
            <w:r w:rsidR="00B605AE" w:rsidRPr="001E0102">
              <w:rPr>
                <w:sz w:val="16"/>
                <w:szCs w:val="16"/>
              </w:rPr>
              <w:t>рабочих дня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Лицо, ответственное за получение возвращенного имущества (МОЛ)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Лицо, возвратившие имущество из личного пользования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</w:tc>
        <w:tc>
          <w:tcPr>
            <w:tcW w:w="709" w:type="dxa"/>
            <w:shd w:val="clear" w:color="auto" w:fill="auto"/>
          </w:tcPr>
          <w:p w:rsidR="00B605AE" w:rsidRPr="001E0102" w:rsidRDefault="002B2FC4" w:rsidP="006555E4">
            <w:pPr>
              <w:rPr>
                <w:b/>
                <w:i/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  <w:p w:rsidR="002B2FC4" w:rsidRPr="001E0102" w:rsidRDefault="002B2FC4" w:rsidP="006555E4">
            <w:pPr>
              <w:rPr>
                <w:b/>
                <w:i/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службы,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</w:pPr>
            <w:r w:rsidRPr="001E0102">
              <w:t>Оформляется в целях обеспечения контроля за сохранностью, целевым использованием и движением имущества.</w:t>
            </w: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</w:pPr>
            <w:r w:rsidRPr="001E0102">
              <w:t xml:space="preserve">Подлежит отражению в бухгалтерском учете по счетам Рабочего Плана счетов.     </w:t>
            </w:r>
          </w:p>
          <w:p w:rsidR="002B2FC4" w:rsidRPr="001E0102" w:rsidRDefault="002B2FC4" w:rsidP="006555E4">
            <w:pPr>
              <w:spacing w:after="160" w:line="259" w:lineRule="auto"/>
            </w:pPr>
            <w:r w:rsidRPr="001E0102">
              <w:t xml:space="preserve">            Прик</w:t>
            </w:r>
            <w:r w:rsidR="00CC1648" w:rsidRPr="001E0102">
              <w:t>ладывается к журналу операций №</w:t>
            </w:r>
            <w:proofErr w:type="gramStart"/>
            <w:r w:rsidR="00EA1C1E" w:rsidRPr="001E0102">
              <w:t>7</w:t>
            </w:r>
            <w:r w:rsidR="00257D70" w:rsidRPr="001E0102">
              <w:t>,  журнал</w:t>
            </w:r>
            <w:proofErr w:type="gramEnd"/>
            <w:r w:rsidR="00257D70" w:rsidRPr="001E0102">
              <w:t xml:space="preserve"> операций по забалансовому счету ф.0509213</w:t>
            </w:r>
          </w:p>
          <w:p w:rsidR="002B2FC4" w:rsidRPr="001E0102" w:rsidRDefault="002B2FC4" w:rsidP="006555E4">
            <w:pPr>
              <w:spacing w:after="160" w:line="259" w:lineRule="auto"/>
            </w:pPr>
            <w:r w:rsidRPr="001E0102">
              <w:t xml:space="preserve">   </w:t>
            </w:r>
          </w:p>
        </w:tc>
        <w:tc>
          <w:tcPr>
            <w:tcW w:w="1134" w:type="dxa"/>
            <w:shd w:val="clear" w:color="auto" w:fill="auto"/>
          </w:tcPr>
          <w:p w:rsidR="00AC32A9" w:rsidRPr="001E0102" w:rsidRDefault="00AC32A9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проверки </w:t>
            </w:r>
            <w:proofErr w:type="gramStart"/>
            <w:r w:rsidRPr="001E0102">
              <w:rPr>
                <w:sz w:val="16"/>
                <w:szCs w:val="16"/>
              </w:rPr>
              <w:t>2  рабочих</w:t>
            </w:r>
            <w:proofErr w:type="gramEnd"/>
            <w:r w:rsidRPr="001E0102">
              <w:rPr>
                <w:sz w:val="16"/>
                <w:szCs w:val="16"/>
              </w:rPr>
              <w:t xml:space="preserve"> дней.</w:t>
            </w:r>
          </w:p>
          <w:p w:rsidR="00AC32A9" w:rsidRPr="001E0102" w:rsidRDefault="00AC32A9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AC32A9" w:rsidRPr="001E0102" w:rsidRDefault="00AC32A9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представления запрашиваемых бухгалтерией дополнительных </w:t>
            </w:r>
            <w:proofErr w:type="gramStart"/>
            <w:r w:rsidRPr="001E0102">
              <w:rPr>
                <w:sz w:val="16"/>
                <w:szCs w:val="16"/>
              </w:rPr>
              <w:t>документов  1</w:t>
            </w:r>
            <w:proofErr w:type="gramEnd"/>
            <w:r w:rsidRPr="001E0102">
              <w:rPr>
                <w:sz w:val="16"/>
                <w:szCs w:val="16"/>
              </w:rPr>
              <w:t xml:space="preserve"> рабочий день</w:t>
            </w:r>
          </w:p>
          <w:p w:rsidR="00AC32A9" w:rsidRPr="001E0102" w:rsidRDefault="00AC32A9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2B2FC4" w:rsidRPr="001E0102" w:rsidTr="006555E4">
        <w:trPr>
          <w:trHeight w:val="1310"/>
        </w:trPr>
        <w:tc>
          <w:tcPr>
            <w:tcW w:w="297" w:type="dxa"/>
            <w:shd w:val="clear" w:color="auto" w:fill="auto"/>
          </w:tcPr>
          <w:p w:rsidR="002B2FC4" w:rsidRPr="001E0102" w:rsidRDefault="00FD305E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6</w:t>
            </w:r>
          </w:p>
        </w:tc>
        <w:tc>
          <w:tcPr>
            <w:tcW w:w="2108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       Выдача материальных ценностей для использования в деятельности учреждения с одновременным списанием с балансового учета.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rPr>
                <w:b/>
              </w:rPr>
              <w:t>Требование-накладная (ф. 0510451).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      Документ-основание - документ, которым произведен расчет потребности или определен норматив выдачи материальных ценностей, являющийся основанием для выдачи нефинансовых активов (при наличии).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</w:rPr>
            </w:pPr>
          </w:p>
        </w:tc>
        <w:tc>
          <w:tcPr>
            <w:tcW w:w="992" w:type="dxa"/>
            <w:shd w:val="clear" w:color="auto" w:fill="auto"/>
          </w:tcPr>
          <w:p w:rsidR="00EA6390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электронный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EA6390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</w:t>
            </w:r>
            <w:r w:rsidRPr="001E0102">
              <w:rPr>
                <w:sz w:val="16"/>
                <w:szCs w:val="16"/>
              </w:rPr>
              <w:lastRenderedPageBreak/>
              <w:t xml:space="preserve">исполнитель)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1 рабочий день с момента совершения факта хозяйственной жизни.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B2FC4" w:rsidRPr="001E0102" w:rsidRDefault="002C2F8E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  <w:p w:rsidR="002B2FC4" w:rsidRPr="001E0102" w:rsidRDefault="002B2FC4" w:rsidP="006555E4">
            <w:pPr>
              <w:spacing w:after="160" w:line="259" w:lineRule="auto"/>
              <w:rPr>
                <w:b/>
                <w:i/>
                <w:sz w:val="16"/>
                <w:szCs w:val="16"/>
              </w:rPr>
            </w:pP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EA6390" w:rsidRPr="001E0102" w:rsidRDefault="002C2F8E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</w:t>
            </w:r>
            <w:r w:rsidR="002B2FC4" w:rsidRPr="001E0102">
              <w:rPr>
                <w:sz w:val="16"/>
                <w:szCs w:val="16"/>
              </w:rPr>
              <w:t>Ответственный исполнитель (</w:t>
            </w:r>
            <w:r w:rsidR="002B2FC4" w:rsidRPr="001E0102">
              <w:rPr>
                <w:i/>
                <w:sz w:val="16"/>
                <w:szCs w:val="16"/>
              </w:rPr>
              <w:t>при необходимости)</w:t>
            </w:r>
            <w:r w:rsidR="002B2FC4"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2B2FC4" w:rsidRPr="001E0102" w:rsidRDefault="00CC1648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3</w:t>
            </w:r>
            <w:r w:rsidR="00EA6390" w:rsidRPr="001E0102">
              <w:rPr>
                <w:sz w:val="16"/>
                <w:szCs w:val="16"/>
              </w:rPr>
              <w:t xml:space="preserve"> рабочих дня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</w:rPr>
            </w:pPr>
            <w:r w:rsidRPr="001E0102">
              <w:t>Руководитель (</w:t>
            </w:r>
            <w:r w:rsidRPr="001E0102">
              <w:rPr>
                <w:i/>
              </w:rPr>
              <w:t>уполномоченное лицо разрешающее (санкционировавшее) выдачу материальных ценностей).</w:t>
            </w: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rPr>
                <w:iCs/>
              </w:rPr>
            </w:pPr>
            <w:r w:rsidRPr="001E0102">
              <w:rPr>
                <w:iCs/>
              </w:rPr>
              <w:t xml:space="preserve"> </w:t>
            </w: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rPr>
                <w:iCs/>
              </w:rPr>
            </w:pPr>
            <w:r w:rsidRPr="001E0102">
              <w:rPr>
                <w:iCs/>
              </w:rPr>
              <w:lastRenderedPageBreak/>
              <w:t>Сотрудник учреждения, затребовавший материальные ценности.</w:t>
            </w: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spacing w:before="160"/>
              <w:jc w:val="both"/>
              <w:rPr>
                <w:iCs/>
              </w:rPr>
            </w:pPr>
            <w:r w:rsidRPr="001E0102">
              <w:rPr>
                <w:iCs/>
              </w:rPr>
              <w:t>МОЛ (ответственное лицо), отпускающее материальные ценности.</w:t>
            </w: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spacing w:before="160"/>
              <w:jc w:val="both"/>
              <w:rPr>
                <w:iCs/>
              </w:rPr>
            </w:pPr>
            <w:r w:rsidRPr="001E0102">
              <w:rPr>
                <w:iCs/>
              </w:rPr>
              <w:t>Ответственное лицо, получающее материальные ценности.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</w:tc>
        <w:tc>
          <w:tcPr>
            <w:tcW w:w="709" w:type="dxa"/>
            <w:shd w:val="clear" w:color="auto" w:fill="auto"/>
          </w:tcPr>
          <w:p w:rsidR="002B2FC4" w:rsidRPr="001E0102" w:rsidRDefault="002C2F8E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цифровой способ</w:t>
            </w:r>
          </w:p>
          <w:p w:rsidR="002B2FC4" w:rsidRPr="001E0102" w:rsidRDefault="002B2FC4" w:rsidP="006555E4">
            <w:pPr>
              <w:rPr>
                <w:b/>
                <w:i/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</w:t>
            </w:r>
            <w:r w:rsidR="002C2F8E" w:rsidRPr="001E0102">
              <w:rPr>
                <w:sz w:val="16"/>
                <w:szCs w:val="16"/>
              </w:rPr>
              <w:t xml:space="preserve"> сотрудник бухгалтерской службы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 Подлежит отражению в бухгалтерском учете по счетам Рабочего Плана счетов.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            Прикладывается к журналу опер</w:t>
            </w:r>
            <w:r w:rsidR="00CC1648" w:rsidRPr="001E0102">
              <w:t xml:space="preserve">аций № </w:t>
            </w:r>
            <w:r w:rsidR="00EA6390" w:rsidRPr="001E0102">
              <w:t>7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lastRenderedPageBreak/>
              <w:t xml:space="preserve">            Данные о движении материальных запасов отражаются в Карточке количественно-суммового учета материальных ценностей (ф. 0504041).</w:t>
            </w:r>
          </w:p>
          <w:p w:rsidR="002B2FC4" w:rsidRPr="001E0102" w:rsidRDefault="002B2FC4" w:rsidP="006555E4">
            <w:pPr>
              <w:spacing w:after="160" w:line="259" w:lineRule="auto"/>
            </w:pP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Срок проверки _</w:t>
            </w:r>
            <w:r w:rsidR="009C45BD" w:rsidRPr="001E0102">
              <w:rPr>
                <w:sz w:val="16"/>
                <w:szCs w:val="16"/>
              </w:rPr>
              <w:t>2__рабочих дня</w:t>
            </w:r>
            <w:r w:rsidRPr="001E0102">
              <w:rPr>
                <w:sz w:val="16"/>
                <w:szCs w:val="16"/>
              </w:rPr>
              <w:t>.</w:t>
            </w:r>
          </w:p>
          <w:p w:rsidR="009C45BD" w:rsidRPr="001E0102" w:rsidRDefault="009C45BD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представления запрашиваемых бухгалтерией дополнительн</w:t>
            </w:r>
            <w:r w:rsidRPr="001E0102">
              <w:rPr>
                <w:sz w:val="16"/>
                <w:szCs w:val="16"/>
              </w:rPr>
              <w:lastRenderedPageBreak/>
              <w:t xml:space="preserve">ых документов </w:t>
            </w:r>
            <w:r w:rsidR="009C45BD" w:rsidRPr="001E0102">
              <w:rPr>
                <w:sz w:val="16"/>
                <w:szCs w:val="16"/>
              </w:rPr>
              <w:t>1</w:t>
            </w:r>
            <w:r w:rsidRPr="001E0102">
              <w:rPr>
                <w:sz w:val="16"/>
                <w:szCs w:val="16"/>
              </w:rPr>
              <w:t xml:space="preserve"> рабочи</w:t>
            </w:r>
            <w:r w:rsidR="009C45BD" w:rsidRPr="001E0102">
              <w:rPr>
                <w:sz w:val="16"/>
                <w:szCs w:val="16"/>
              </w:rPr>
              <w:t>й день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2B2FC4" w:rsidRPr="001E0102" w:rsidTr="006555E4">
        <w:trPr>
          <w:trHeight w:val="1310"/>
        </w:trPr>
        <w:tc>
          <w:tcPr>
            <w:tcW w:w="297" w:type="dxa"/>
            <w:shd w:val="clear" w:color="auto" w:fill="auto"/>
          </w:tcPr>
          <w:p w:rsidR="002B2FC4" w:rsidRPr="001E0102" w:rsidRDefault="00FD305E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7</w:t>
            </w:r>
          </w:p>
        </w:tc>
        <w:tc>
          <w:tcPr>
            <w:tcW w:w="2108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</w:rPr>
            </w:pPr>
            <w:r w:rsidRPr="001E0102">
              <w:t xml:space="preserve">          Прием-передача материальных ценностей внутри организации между структурными подразделениями и (или) ответственными лицами </w:t>
            </w:r>
            <w:r w:rsidRPr="001E0102">
              <w:rPr>
                <w:b/>
              </w:rPr>
              <w:t xml:space="preserve">при выдаче материальных ценностей для использования в деятельности учреждения </w:t>
            </w:r>
            <w:r w:rsidRPr="001E0102">
              <w:t>(</w:t>
            </w:r>
            <w:r w:rsidRPr="001E0102">
              <w:rPr>
                <w:i/>
              </w:rPr>
              <w:t>БЕЗ списания с балансового учета, отражается как внутреннее перемещение).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rPr>
                <w:b/>
              </w:rPr>
              <w:t>Требование-накладная (ф. 0510451).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lastRenderedPageBreak/>
              <w:t xml:space="preserve">          Документ-основание - документ, которым произведен расчет потребности или определен норматив выдачи материальных ценностей, являющийся основанием для выдачи нефинансовых активов (при наличии).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</w:rPr>
            </w:pPr>
          </w:p>
        </w:tc>
        <w:tc>
          <w:tcPr>
            <w:tcW w:w="992" w:type="dxa"/>
            <w:shd w:val="clear" w:color="auto" w:fill="auto"/>
          </w:tcPr>
          <w:p w:rsidR="002A5718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электронный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A5718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исполнитель)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1275" w:type="dxa"/>
            <w:shd w:val="clear" w:color="auto" w:fill="auto"/>
          </w:tcPr>
          <w:p w:rsidR="002A5718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Ответственный исполнитель (</w:t>
            </w:r>
            <w:r w:rsidRPr="001E0102">
              <w:rPr>
                <w:i/>
                <w:sz w:val="16"/>
                <w:szCs w:val="16"/>
              </w:rPr>
              <w:t>при необходимости)</w:t>
            </w: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2B2FC4" w:rsidRPr="001E0102" w:rsidRDefault="00043977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3</w:t>
            </w:r>
            <w:r w:rsidR="002A5718" w:rsidRPr="001E0102">
              <w:rPr>
                <w:sz w:val="16"/>
                <w:szCs w:val="16"/>
              </w:rPr>
              <w:t xml:space="preserve"> рабочих дня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</w:rPr>
            </w:pPr>
            <w:r w:rsidRPr="001E0102">
              <w:t>Руководитель (</w:t>
            </w:r>
            <w:r w:rsidRPr="001E0102">
              <w:rPr>
                <w:i/>
              </w:rPr>
              <w:t>уполномоченное лицо разрешающее (санкционировавшее) выдачу материальных ценностей).</w:t>
            </w: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rPr>
                <w:iCs/>
              </w:rPr>
            </w:pPr>
            <w:r w:rsidRPr="001E0102">
              <w:rPr>
                <w:iCs/>
              </w:rPr>
              <w:t xml:space="preserve"> </w:t>
            </w: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rPr>
                <w:iCs/>
              </w:rPr>
            </w:pPr>
            <w:r w:rsidRPr="001E0102">
              <w:rPr>
                <w:iCs/>
              </w:rPr>
              <w:t>Сотрудник учреждения, затребовавший материальные ценности.</w:t>
            </w: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spacing w:before="160"/>
              <w:jc w:val="both"/>
              <w:rPr>
                <w:iCs/>
              </w:rPr>
            </w:pPr>
            <w:r w:rsidRPr="001E0102">
              <w:rPr>
                <w:iCs/>
              </w:rPr>
              <w:t>МОЛ (ответственное лицо), отпускающее материальные ценности.</w:t>
            </w: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spacing w:before="160"/>
              <w:jc w:val="both"/>
              <w:rPr>
                <w:iCs/>
              </w:rPr>
            </w:pPr>
            <w:r w:rsidRPr="001E0102">
              <w:rPr>
                <w:iCs/>
              </w:rPr>
              <w:t xml:space="preserve">Ответственное лицо, получающее </w:t>
            </w:r>
            <w:r w:rsidRPr="001E0102">
              <w:rPr>
                <w:iCs/>
              </w:rPr>
              <w:lastRenderedPageBreak/>
              <w:t>материальные ценности.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цифровой способ</w:t>
            </w: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</w:t>
            </w:r>
          </w:p>
        </w:tc>
        <w:tc>
          <w:tcPr>
            <w:tcW w:w="198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 Подлежит отражению в бухгалтерском учете по счетам Рабочего Плана счетов.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            Прикл</w:t>
            </w:r>
            <w:r w:rsidR="00CA0308" w:rsidRPr="001E0102">
              <w:t xml:space="preserve">адывается к журналу операций № </w:t>
            </w:r>
            <w:r w:rsidR="002A5718" w:rsidRPr="001E0102">
              <w:t>7</w:t>
            </w:r>
          </w:p>
          <w:p w:rsidR="002B2FC4" w:rsidRPr="001E0102" w:rsidRDefault="00043977" w:rsidP="006555E4">
            <w:pPr>
              <w:widowControl w:val="0"/>
              <w:autoSpaceDE w:val="0"/>
              <w:autoSpaceDN w:val="0"/>
            </w:pPr>
            <w:r w:rsidRPr="001E0102">
              <w:t xml:space="preserve">   </w:t>
            </w:r>
            <w:r w:rsidR="002B2FC4" w:rsidRPr="001E0102">
              <w:t>Данные о движении материальных запасов отражаются в Карточке количественно-суммового учета материальных ценностей (ф. 0504041).</w:t>
            </w:r>
          </w:p>
          <w:p w:rsidR="002B2FC4" w:rsidRPr="001E0102" w:rsidRDefault="002B2FC4" w:rsidP="006555E4">
            <w:pPr>
              <w:spacing w:after="160" w:line="259" w:lineRule="auto"/>
            </w:pPr>
          </w:p>
        </w:tc>
        <w:tc>
          <w:tcPr>
            <w:tcW w:w="1134" w:type="dxa"/>
            <w:shd w:val="clear" w:color="auto" w:fill="auto"/>
          </w:tcPr>
          <w:p w:rsidR="002B2FC4" w:rsidRPr="001E0102" w:rsidRDefault="00043977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проверки </w:t>
            </w:r>
            <w:r w:rsidR="002A5718" w:rsidRPr="001E0102">
              <w:rPr>
                <w:sz w:val="16"/>
                <w:szCs w:val="16"/>
              </w:rPr>
              <w:t>2</w:t>
            </w:r>
            <w:r w:rsidRPr="001E0102">
              <w:rPr>
                <w:sz w:val="16"/>
                <w:szCs w:val="16"/>
              </w:rPr>
              <w:t xml:space="preserve"> </w:t>
            </w:r>
            <w:r w:rsidR="002B2FC4" w:rsidRPr="001E0102">
              <w:rPr>
                <w:sz w:val="16"/>
                <w:szCs w:val="16"/>
              </w:rPr>
              <w:t>рабочих дн</w:t>
            </w:r>
            <w:r w:rsidR="002A5718" w:rsidRPr="001E0102">
              <w:rPr>
                <w:sz w:val="16"/>
                <w:szCs w:val="16"/>
              </w:rPr>
              <w:t>я</w:t>
            </w:r>
            <w:r w:rsidR="002B2FC4" w:rsidRPr="001E0102">
              <w:rPr>
                <w:sz w:val="16"/>
                <w:szCs w:val="16"/>
              </w:rPr>
              <w:t>.</w:t>
            </w:r>
          </w:p>
          <w:p w:rsidR="002A5718" w:rsidRPr="001E0102" w:rsidRDefault="002A5718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представления запрашиваемых бухгалте</w:t>
            </w:r>
            <w:r w:rsidR="00043977" w:rsidRPr="001E0102">
              <w:rPr>
                <w:sz w:val="16"/>
                <w:szCs w:val="16"/>
              </w:rPr>
              <w:t xml:space="preserve">рией дополнительных документов 1 </w:t>
            </w:r>
            <w:r w:rsidR="002A5718" w:rsidRPr="001E0102">
              <w:rPr>
                <w:sz w:val="16"/>
                <w:szCs w:val="16"/>
              </w:rPr>
              <w:t>рабочий день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2B2FC4" w:rsidRPr="001E0102" w:rsidTr="006555E4">
        <w:trPr>
          <w:trHeight w:val="1310"/>
        </w:trPr>
        <w:tc>
          <w:tcPr>
            <w:tcW w:w="297" w:type="dxa"/>
            <w:shd w:val="clear" w:color="auto" w:fill="auto"/>
          </w:tcPr>
          <w:p w:rsidR="002B2FC4" w:rsidRPr="001E0102" w:rsidRDefault="001172F3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8</w:t>
            </w:r>
          </w:p>
        </w:tc>
        <w:tc>
          <w:tcPr>
            <w:tcW w:w="2108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</w:rPr>
            </w:pPr>
            <w:r w:rsidRPr="001E0102">
              <w:t xml:space="preserve">         Списание </w:t>
            </w:r>
            <w:r w:rsidRPr="001E0102">
              <w:rPr>
                <w:b/>
              </w:rPr>
              <w:t>выданных (вручённых)</w:t>
            </w:r>
            <w:r w:rsidRPr="001E0102">
              <w:t xml:space="preserve"> призов, подарков, сувениров</w:t>
            </w:r>
            <w:r w:rsidRPr="001E0102">
              <w:rPr>
                <w:i/>
              </w:rPr>
              <w:t>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Утилизация не требуется.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u w:val="single"/>
              </w:rPr>
            </w:pPr>
            <w:r w:rsidRPr="001E0102">
              <w:rPr>
                <w:b/>
              </w:rPr>
              <w:t>Акт о списании материальных запасов (ф. 0510460) с приложенным Листом голосования</w:t>
            </w:r>
            <w:r w:rsidRPr="001E0102">
              <w:rPr>
                <w:b/>
                <w:u w:val="single"/>
              </w:rPr>
              <w:t>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      Документ-основание - документы, подтверждающие вручение.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</w:rPr>
            </w:pPr>
          </w:p>
        </w:tc>
        <w:tc>
          <w:tcPr>
            <w:tcW w:w="992" w:type="dxa"/>
            <w:shd w:val="clear" w:color="auto" w:fill="auto"/>
          </w:tcPr>
          <w:p w:rsidR="007B3EF7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электронный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proofErr w:type="gramStart"/>
            <w:r w:rsidRPr="001E0102">
              <w:rPr>
                <w:sz w:val="16"/>
                <w:szCs w:val="16"/>
              </w:rPr>
              <w:t>.Бухгалтерская</w:t>
            </w:r>
            <w:proofErr w:type="gramEnd"/>
            <w:r w:rsidRPr="001E0102">
              <w:rPr>
                <w:sz w:val="16"/>
                <w:szCs w:val="16"/>
              </w:rPr>
              <w:t xml:space="preserve"> служба.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7B3EF7" w:rsidRPr="001E0102" w:rsidRDefault="00D01F80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</w:t>
            </w:r>
            <w:r w:rsidR="002B2FC4" w:rsidRPr="001E0102">
              <w:rPr>
                <w:sz w:val="16"/>
                <w:szCs w:val="16"/>
              </w:rPr>
              <w:t xml:space="preserve">Бухгалтер ответственный за формирование документа (ответственный исполнитель)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7B3EF7" w:rsidRPr="001E0102" w:rsidRDefault="002B2FC4" w:rsidP="006555E4">
            <w:pPr>
              <w:rPr>
                <w:b/>
                <w:i/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Ответственный исполнитель (</w:t>
            </w:r>
            <w:r w:rsidRPr="001E0102">
              <w:rPr>
                <w:i/>
                <w:sz w:val="16"/>
                <w:szCs w:val="16"/>
              </w:rPr>
              <w:t>при необходимости)</w:t>
            </w: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2B2FC4" w:rsidRPr="001E0102" w:rsidRDefault="00D01F80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3</w:t>
            </w:r>
            <w:r w:rsidR="007B3EF7" w:rsidRPr="001E0102">
              <w:rPr>
                <w:sz w:val="16"/>
                <w:szCs w:val="16"/>
              </w:rPr>
              <w:t xml:space="preserve"> рабочих дня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Руководитель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Комиссия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</w:t>
            </w:r>
            <w:r w:rsidR="0006100E" w:rsidRPr="001E0102">
              <w:rPr>
                <w:sz w:val="16"/>
                <w:szCs w:val="16"/>
              </w:rPr>
              <w:t xml:space="preserve"> сотрудник бухгалтерской службы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 Подлежит отражению в бухгалтерском учете по счетам Рабочего Плана счетов.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            Прикл</w:t>
            </w:r>
            <w:r w:rsidR="00D01F80" w:rsidRPr="001E0102">
              <w:t xml:space="preserve">адывается к журналу операций № </w:t>
            </w:r>
            <w:r w:rsidR="003A4A4F" w:rsidRPr="001E0102">
              <w:t>8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        Данные о движении материальных запасов отражаются в Карточке количественно-суммового учета материальных ценностей (ф. 0504041).</w:t>
            </w:r>
          </w:p>
          <w:p w:rsidR="002B2FC4" w:rsidRPr="001E0102" w:rsidRDefault="002B2FC4" w:rsidP="006555E4">
            <w:pPr>
              <w:spacing w:after="160" w:line="259" w:lineRule="auto"/>
            </w:pPr>
          </w:p>
        </w:tc>
        <w:tc>
          <w:tcPr>
            <w:tcW w:w="1134" w:type="dxa"/>
            <w:shd w:val="clear" w:color="auto" w:fill="auto"/>
          </w:tcPr>
          <w:p w:rsidR="002B2FC4" w:rsidRPr="001E0102" w:rsidRDefault="00D01F80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проверки 2 </w:t>
            </w:r>
            <w:r w:rsidR="003A4A4F" w:rsidRPr="001E0102">
              <w:rPr>
                <w:sz w:val="16"/>
                <w:szCs w:val="16"/>
              </w:rPr>
              <w:t>рабочих дня</w:t>
            </w:r>
            <w:r w:rsidR="002B2FC4" w:rsidRPr="001E0102">
              <w:rPr>
                <w:sz w:val="16"/>
                <w:szCs w:val="16"/>
              </w:rPr>
              <w:t>.</w:t>
            </w:r>
          </w:p>
          <w:p w:rsidR="003A4A4F" w:rsidRPr="001E0102" w:rsidRDefault="003A4A4F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представления запрашиваемых бухгалте</w:t>
            </w:r>
            <w:r w:rsidR="00D01F80" w:rsidRPr="001E0102">
              <w:rPr>
                <w:sz w:val="16"/>
                <w:szCs w:val="16"/>
              </w:rPr>
              <w:t xml:space="preserve">рией дополнительных документов </w:t>
            </w:r>
            <w:r w:rsidR="003A4A4F" w:rsidRPr="001E0102">
              <w:rPr>
                <w:sz w:val="16"/>
                <w:szCs w:val="16"/>
              </w:rPr>
              <w:t>1</w:t>
            </w:r>
            <w:r w:rsidRPr="001E0102">
              <w:rPr>
                <w:sz w:val="16"/>
                <w:szCs w:val="16"/>
              </w:rPr>
              <w:t xml:space="preserve"> рабочи</w:t>
            </w:r>
            <w:r w:rsidR="003A4A4F" w:rsidRPr="001E0102">
              <w:rPr>
                <w:sz w:val="16"/>
                <w:szCs w:val="16"/>
              </w:rPr>
              <w:t>й день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2B2FC4" w:rsidRPr="001E0102" w:rsidTr="006555E4">
        <w:trPr>
          <w:trHeight w:val="1310"/>
        </w:trPr>
        <w:tc>
          <w:tcPr>
            <w:tcW w:w="297" w:type="dxa"/>
            <w:shd w:val="clear" w:color="auto" w:fill="auto"/>
          </w:tcPr>
          <w:p w:rsidR="002B2FC4" w:rsidRPr="001E0102" w:rsidRDefault="001172F3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9</w:t>
            </w:r>
          </w:p>
        </w:tc>
        <w:tc>
          <w:tcPr>
            <w:tcW w:w="2108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u w:val="single"/>
              </w:rPr>
            </w:pPr>
            <w:r w:rsidRPr="001E0102">
              <w:t xml:space="preserve">         Списание призов, подарков, сувениров по причине </w:t>
            </w:r>
            <w:r w:rsidRPr="001E0102">
              <w:rPr>
                <w:b/>
              </w:rPr>
              <w:t>порчи, износа</w:t>
            </w:r>
            <w:r w:rsidRPr="001E0102">
              <w:t xml:space="preserve"> по результатам инвентаризации</w:t>
            </w:r>
            <w:r w:rsidRPr="001E0102">
              <w:rPr>
                <w:i/>
              </w:rPr>
              <w:t xml:space="preserve">, </w:t>
            </w:r>
            <w:r w:rsidRPr="001E0102">
              <w:t xml:space="preserve">при этом </w:t>
            </w:r>
            <w:r w:rsidRPr="001E0102">
              <w:rPr>
                <w:b/>
                <w:u w:val="single"/>
              </w:rPr>
              <w:t>утилизация не требуется.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u w:val="single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rPr>
                <w:b/>
              </w:rPr>
              <w:t xml:space="preserve">Акт о списании материальных запасов (ф. 0510460). </w:t>
            </w:r>
            <w:r w:rsidRPr="001E0102">
              <w:t>Лист голосования к акту на списание НЕ ФОРМИРУЕТСЯ.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      Документ-основание - Решение о прекращении признания активами объектов нефинансовых активов (ф. 0510440) с приложенным ЛИСТОМ ГОЛОСОВАНИЯ.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</w:rPr>
            </w:pPr>
          </w:p>
        </w:tc>
        <w:tc>
          <w:tcPr>
            <w:tcW w:w="992" w:type="dxa"/>
            <w:shd w:val="clear" w:color="auto" w:fill="auto"/>
          </w:tcPr>
          <w:p w:rsidR="003436C7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электронный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3436C7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</w:t>
            </w:r>
            <w:r w:rsidRPr="001E0102">
              <w:rPr>
                <w:sz w:val="16"/>
                <w:szCs w:val="16"/>
              </w:rPr>
              <w:lastRenderedPageBreak/>
              <w:t xml:space="preserve">(ответственный исполнитель)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1 рабочий день с момента совершения факта хозяйственной жизни.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B2FC4" w:rsidRPr="001E0102" w:rsidRDefault="004464B3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Ответственный исполнитель (</w:t>
            </w:r>
            <w:r w:rsidRPr="001E0102">
              <w:rPr>
                <w:i/>
                <w:sz w:val="16"/>
                <w:szCs w:val="16"/>
              </w:rPr>
              <w:t>при необходимости)</w:t>
            </w: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2B2FC4" w:rsidRPr="001E0102" w:rsidRDefault="003436C7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3</w:t>
            </w:r>
            <w:r w:rsidR="00D80474" w:rsidRPr="001E0102">
              <w:rPr>
                <w:sz w:val="16"/>
                <w:szCs w:val="16"/>
              </w:rPr>
              <w:t xml:space="preserve"> </w:t>
            </w:r>
            <w:r w:rsidR="002B2FC4" w:rsidRPr="001E0102">
              <w:rPr>
                <w:sz w:val="16"/>
                <w:szCs w:val="16"/>
              </w:rPr>
              <w:t>р</w:t>
            </w:r>
            <w:r w:rsidRPr="001E0102">
              <w:rPr>
                <w:sz w:val="16"/>
                <w:szCs w:val="16"/>
              </w:rPr>
              <w:t>абочих дня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Руководитель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Комиссия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851" w:type="dxa"/>
            <w:shd w:val="clear" w:color="auto" w:fill="auto"/>
          </w:tcPr>
          <w:p w:rsidR="003436C7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</w:t>
            </w:r>
          </w:p>
          <w:p w:rsidR="002B2FC4" w:rsidRPr="001E0102" w:rsidRDefault="002B2FC4" w:rsidP="006555E4">
            <w:pPr>
              <w:spacing w:after="160" w:line="259" w:lineRule="auto"/>
              <w:rPr>
                <w:b/>
                <w:i/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 Подлежит отражению в бухгалтерском учете по счетам Рабочего Плана счетов.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            Прикладыва</w:t>
            </w:r>
            <w:r w:rsidR="004464B3" w:rsidRPr="001E0102">
              <w:t xml:space="preserve">ется к </w:t>
            </w:r>
            <w:r w:rsidR="004464B3" w:rsidRPr="001E0102">
              <w:lastRenderedPageBreak/>
              <w:t xml:space="preserve">журналу операций № </w:t>
            </w:r>
            <w:r w:rsidR="003436C7" w:rsidRPr="001E0102">
              <w:t>8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        Данные о движении материальных запасов отражаются в Карточке количественно-суммового учета материальных ценностей (ф. 0504041).</w:t>
            </w:r>
          </w:p>
          <w:p w:rsidR="002B2FC4" w:rsidRPr="001E0102" w:rsidRDefault="002B2FC4" w:rsidP="006555E4">
            <w:pPr>
              <w:spacing w:after="160" w:line="259" w:lineRule="auto"/>
            </w:pPr>
          </w:p>
        </w:tc>
        <w:tc>
          <w:tcPr>
            <w:tcW w:w="1134" w:type="dxa"/>
            <w:shd w:val="clear" w:color="auto" w:fill="auto"/>
          </w:tcPr>
          <w:p w:rsidR="00E414D4" w:rsidRPr="001E0102" w:rsidRDefault="00881E8C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 xml:space="preserve">Срок проверки 2 </w:t>
            </w:r>
            <w:r w:rsidR="003436C7" w:rsidRPr="001E0102">
              <w:rPr>
                <w:sz w:val="16"/>
                <w:szCs w:val="16"/>
              </w:rPr>
              <w:t>рабочих дня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представления запрашиваемых бухгалтерией </w:t>
            </w:r>
            <w:r w:rsidRPr="001E0102">
              <w:rPr>
                <w:sz w:val="16"/>
                <w:szCs w:val="16"/>
              </w:rPr>
              <w:lastRenderedPageBreak/>
              <w:t>дополнит</w:t>
            </w:r>
            <w:r w:rsidR="00881E8C" w:rsidRPr="001E0102">
              <w:rPr>
                <w:sz w:val="16"/>
                <w:szCs w:val="16"/>
              </w:rPr>
              <w:t xml:space="preserve">ельных документов </w:t>
            </w:r>
            <w:r w:rsidR="003436C7" w:rsidRPr="001E0102">
              <w:rPr>
                <w:sz w:val="16"/>
                <w:szCs w:val="16"/>
              </w:rPr>
              <w:t>1</w:t>
            </w:r>
            <w:r w:rsidRPr="001E0102">
              <w:rPr>
                <w:sz w:val="16"/>
                <w:szCs w:val="16"/>
              </w:rPr>
              <w:t xml:space="preserve"> рабочи</w:t>
            </w:r>
            <w:r w:rsidR="003436C7" w:rsidRPr="001E0102">
              <w:rPr>
                <w:sz w:val="16"/>
                <w:szCs w:val="16"/>
              </w:rPr>
              <w:t>й день.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2B2FC4" w:rsidRPr="001E0102" w:rsidTr="006555E4">
        <w:trPr>
          <w:trHeight w:val="1310"/>
        </w:trPr>
        <w:tc>
          <w:tcPr>
            <w:tcW w:w="297" w:type="dxa"/>
            <w:shd w:val="clear" w:color="auto" w:fill="auto"/>
          </w:tcPr>
          <w:p w:rsidR="002B2FC4" w:rsidRPr="001E0102" w:rsidRDefault="00E414D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</w:t>
            </w:r>
            <w:r w:rsidR="000B3D9C" w:rsidRPr="001E0102">
              <w:rPr>
                <w:sz w:val="16"/>
                <w:szCs w:val="16"/>
              </w:rPr>
              <w:t>0</w:t>
            </w:r>
          </w:p>
        </w:tc>
        <w:tc>
          <w:tcPr>
            <w:tcW w:w="2108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</w:rPr>
            </w:pPr>
            <w:r w:rsidRPr="001E0102">
              <w:t>Выбытие бланков строгой отчетности при их оформлении.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Утилизация не требуется.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rPr>
                <w:b/>
              </w:rPr>
              <w:t>0510461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u w:val="single"/>
              </w:rPr>
            </w:pPr>
            <w:r w:rsidRPr="001E0102">
              <w:rPr>
                <w:b/>
              </w:rPr>
              <w:t>Акт о списании бланков строгой отчетности с приложенным Листом голосования.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      Документ-основание - документы, подтверждающие выдачу.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</w:rPr>
            </w:pPr>
          </w:p>
        </w:tc>
        <w:tc>
          <w:tcPr>
            <w:tcW w:w="992" w:type="dxa"/>
            <w:shd w:val="clear" w:color="auto" w:fill="auto"/>
          </w:tcPr>
          <w:p w:rsidR="007D185E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электронный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исполнитель) </w:t>
            </w:r>
            <w:r w:rsidR="007D185E" w:rsidRPr="001E0102">
              <w:rPr>
                <w:sz w:val="16"/>
                <w:szCs w:val="16"/>
              </w:rPr>
              <w:t>-</w:t>
            </w: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7D185E" w:rsidRPr="001E0102" w:rsidRDefault="002B2FC4" w:rsidP="006555E4">
            <w:pPr>
              <w:rPr>
                <w:b/>
                <w:i/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  <w:p w:rsidR="002B2FC4" w:rsidRPr="001E0102" w:rsidRDefault="002B2FC4" w:rsidP="006555E4">
            <w:pPr>
              <w:spacing w:after="160" w:line="259" w:lineRule="auto"/>
              <w:rPr>
                <w:b/>
                <w:i/>
                <w:sz w:val="16"/>
                <w:szCs w:val="16"/>
              </w:rPr>
            </w:pP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7D185E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Ответственный исполнитель (</w:t>
            </w:r>
            <w:r w:rsidRPr="001E0102">
              <w:rPr>
                <w:i/>
                <w:sz w:val="16"/>
                <w:szCs w:val="16"/>
              </w:rPr>
              <w:t>при необходимости)</w:t>
            </w: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2B2FC4" w:rsidRPr="001E0102" w:rsidRDefault="007D185E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3</w:t>
            </w:r>
            <w:r w:rsidR="00BB33CD" w:rsidRPr="001E0102">
              <w:rPr>
                <w:sz w:val="16"/>
                <w:szCs w:val="16"/>
              </w:rPr>
              <w:t xml:space="preserve"> </w:t>
            </w:r>
            <w:r w:rsidR="002B2FC4" w:rsidRPr="001E0102">
              <w:rPr>
                <w:sz w:val="16"/>
                <w:szCs w:val="16"/>
              </w:rPr>
              <w:t xml:space="preserve">рабочих дней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Руководитель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Комиссия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</w:t>
            </w:r>
          </w:p>
        </w:tc>
        <w:tc>
          <w:tcPr>
            <w:tcW w:w="198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 Подлежит отражению в бухгалтерском учете по счетам Рабочего Плана счетов.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            Прикладывается к журналу операций № </w:t>
            </w:r>
            <w:r w:rsidR="00307B2C" w:rsidRPr="001E0102">
              <w:t>0509213 по забалансовым счетам</w:t>
            </w:r>
          </w:p>
          <w:p w:rsidR="002B2FC4" w:rsidRPr="001E0102" w:rsidRDefault="002B2FC4" w:rsidP="006555E4">
            <w:pPr>
              <w:spacing w:after="160" w:line="259" w:lineRule="auto"/>
            </w:pPr>
            <w:r w:rsidRPr="001E0102">
              <w:t xml:space="preserve">            Данные о движении материальных запасов отражаются в Книге учета бланков строгой отчетности (0504045)</w:t>
            </w:r>
          </w:p>
          <w:p w:rsidR="002B2FC4" w:rsidRPr="001E0102" w:rsidRDefault="002B2FC4" w:rsidP="006555E4">
            <w:pPr>
              <w:spacing w:after="160" w:line="259" w:lineRule="auto"/>
            </w:pPr>
          </w:p>
        </w:tc>
        <w:tc>
          <w:tcPr>
            <w:tcW w:w="1134" w:type="dxa"/>
            <w:shd w:val="clear" w:color="auto" w:fill="auto"/>
          </w:tcPr>
          <w:p w:rsidR="002B2FC4" w:rsidRPr="001E0102" w:rsidRDefault="00726EB1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проверки 2 </w:t>
            </w:r>
            <w:r w:rsidR="00BC2991" w:rsidRPr="001E0102">
              <w:rPr>
                <w:sz w:val="16"/>
                <w:szCs w:val="16"/>
              </w:rPr>
              <w:t>рабочих дня</w:t>
            </w:r>
            <w:r w:rsidR="002B2FC4" w:rsidRPr="001E0102">
              <w:rPr>
                <w:sz w:val="16"/>
                <w:szCs w:val="16"/>
              </w:rPr>
              <w:t>.</w:t>
            </w:r>
          </w:p>
          <w:p w:rsidR="00BC2991" w:rsidRPr="001E0102" w:rsidRDefault="00BC2991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представления запрашиваемых бухгалте</w:t>
            </w:r>
            <w:r w:rsidR="004629FB" w:rsidRPr="001E0102">
              <w:rPr>
                <w:sz w:val="16"/>
                <w:szCs w:val="16"/>
              </w:rPr>
              <w:t xml:space="preserve">рией дополнительных документов </w:t>
            </w:r>
            <w:r w:rsidR="00BC2991" w:rsidRPr="001E0102">
              <w:rPr>
                <w:sz w:val="16"/>
                <w:szCs w:val="16"/>
              </w:rPr>
              <w:t>1</w:t>
            </w:r>
            <w:r w:rsidRPr="001E0102">
              <w:rPr>
                <w:sz w:val="16"/>
                <w:szCs w:val="16"/>
              </w:rPr>
              <w:t xml:space="preserve"> рабочи</w:t>
            </w:r>
            <w:r w:rsidR="00BC2991" w:rsidRPr="001E0102">
              <w:rPr>
                <w:sz w:val="16"/>
                <w:szCs w:val="16"/>
              </w:rPr>
              <w:t>й</w:t>
            </w:r>
            <w:r w:rsidRPr="001E0102">
              <w:rPr>
                <w:sz w:val="16"/>
                <w:szCs w:val="16"/>
              </w:rPr>
              <w:t xml:space="preserve"> д</w:t>
            </w:r>
            <w:r w:rsidR="00BC2991" w:rsidRPr="001E0102">
              <w:rPr>
                <w:sz w:val="16"/>
                <w:szCs w:val="16"/>
              </w:rPr>
              <w:t>ень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2B2FC4" w:rsidRPr="001E0102" w:rsidTr="006555E4">
        <w:trPr>
          <w:trHeight w:val="1310"/>
        </w:trPr>
        <w:tc>
          <w:tcPr>
            <w:tcW w:w="297" w:type="dxa"/>
            <w:shd w:val="clear" w:color="auto" w:fill="auto"/>
          </w:tcPr>
          <w:p w:rsidR="002B2FC4" w:rsidRPr="001E0102" w:rsidRDefault="00BB33CD" w:rsidP="000B3D9C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1</w:t>
            </w:r>
            <w:r w:rsidR="000B3D9C" w:rsidRPr="001E0102">
              <w:rPr>
                <w:sz w:val="16"/>
                <w:szCs w:val="16"/>
              </w:rPr>
              <w:t>1</w:t>
            </w:r>
          </w:p>
        </w:tc>
        <w:tc>
          <w:tcPr>
            <w:tcW w:w="2108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t xml:space="preserve">         Списание бланков строгой отчетности по причине </w:t>
            </w:r>
            <w:r w:rsidRPr="001E0102">
              <w:rPr>
                <w:b/>
              </w:rPr>
              <w:t>порчи, износа</w:t>
            </w:r>
            <w:r w:rsidRPr="001E0102">
              <w:t xml:space="preserve"> по результатам инвентаризации</w:t>
            </w:r>
            <w:r w:rsidRPr="001E0102">
              <w:rPr>
                <w:i/>
              </w:rPr>
              <w:t xml:space="preserve">, </w:t>
            </w:r>
            <w:r w:rsidRPr="001E0102">
              <w:t xml:space="preserve">при этом </w:t>
            </w:r>
            <w:r w:rsidRPr="001E0102">
              <w:rPr>
                <w:b/>
              </w:rPr>
              <w:t>утилизация не требуется.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u w:val="single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rPr>
                <w:b/>
              </w:rPr>
              <w:t>0510461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rPr>
                <w:b/>
              </w:rPr>
              <w:t xml:space="preserve">Акт о списании бланков строгой отчетности. </w:t>
            </w:r>
            <w:r w:rsidRPr="001E0102">
              <w:t>Лист голосования к акту на списание НЕ ФОРМИРУЕТСЯ.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      Документ-основание - Решение о прекращении признания активами объектов нефинансовых активов (ф. 0510440) с приложенным ЛИСТОМ ГОЛОСОВАНИЯ.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</w:rPr>
            </w:pPr>
          </w:p>
        </w:tc>
        <w:tc>
          <w:tcPr>
            <w:tcW w:w="992" w:type="dxa"/>
            <w:shd w:val="clear" w:color="auto" w:fill="auto"/>
          </w:tcPr>
          <w:p w:rsidR="001B013F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электронный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1B013F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исполнитель) </w:t>
            </w:r>
            <w:r w:rsidR="001B013F" w:rsidRPr="001E0102">
              <w:rPr>
                <w:sz w:val="16"/>
                <w:szCs w:val="16"/>
              </w:rPr>
              <w:t>-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1275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Ответственный исполнитель (</w:t>
            </w:r>
            <w:r w:rsidRPr="001E0102">
              <w:rPr>
                <w:i/>
                <w:sz w:val="16"/>
                <w:szCs w:val="16"/>
              </w:rPr>
              <w:t>при необходимости)</w:t>
            </w: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2B2FC4" w:rsidRPr="001E0102" w:rsidRDefault="00524E7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3 </w:t>
            </w:r>
            <w:r w:rsidR="001B013F" w:rsidRPr="001E0102">
              <w:rPr>
                <w:sz w:val="16"/>
                <w:szCs w:val="16"/>
              </w:rPr>
              <w:t>рабочих дня</w:t>
            </w:r>
            <w:r w:rsidR="002B2FC4"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Руководитель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Комиссия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</w:t>
            </w:r>
          </w:p>
        </w:tc>
        <w:tc>
          <w:tcPr>
            <w:tcW w:w="198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 Подлежит отражению в бухгалтерском учете по счетам Рабочего Плана счетов.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            Прикладывается к журналу операций № </w:t>
            </w:r>
            <w:r w:rsidR="00050D2F" w:rsidRPr="001E0102">
              <w:t>8</w:t>
            </w:r>
          </w:p>
          <w:p w:rsidR="002B2FC4" w:rsidRPr="001E0102" w:rsidRDefault="002B2FC4" w:rsidP="006555E4">
            <w:pPr>
              <w:spacing w:after="160" w:line="259" w:lineRule="auto"/>
            </w:pPr>
            <w:r w:rsidRPr="001E0102">
              <w:t xml:space="preserve">            Данные о движении материальных запасов отражаются в Книге учета бланков строгой отчетности (код формы 0504045)</w:t>
            </w:r>
          </w:p>
          <w:p w:rsidR="002B2FC4" w:rsidRPr="001E0102" w:rsidRDefault="002B2FC4" w:rsidP="006555E4">
            <w:pPr>
              <w:spacing w:after="160" w:line="259" w:lineRule="auto"/>
            </w:pPr>
          </w:p>
        </w:tc>
        <w:tc>
          <w:tcPr>
            <w:tcW w:w="1134" w:type="dxa"/>
            <w:shd w:val="clear" w:color="auto" w:fill="auto"/>
          </w:tcPr>
          <w:p w:rsidR="002B2FC4" w:rsidRPr="001E0102" w:rsidRDefault="00524E7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проверки 2 </w:t>
            </w:r>
            <w:r w:rsidR="008C591D" w:rsidRPr="001E0102">
              <w:rPr>
                <w:sz w:val="16"/>
                <w:szCs w:val="16"/>
              </w:rPr>
              <w:t>рабочих дня</w:t>
            </w:r>
            <w:r w:rsidR="002B2FC4" w:rsidRPr="001E0102">
              <w:rPr>
                <w:sz w:val="16"/>
                <w:szCs w:val="16"/>
              </w:rPr>
              <w:t>.</w:t>
            </w:r>
          </w:p>
          <w:p w:rsidR="008C591D" w:rsidRPr="001E0102" w:rsidRDefault="008C591D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представления запрашиваемых бухгалте</w:t>
            </w:r>
            <w:r w:rsidR="00524E74" w:rsidRPr="001E0102">
              <w:rPr>
                <w:sz w:val="16"/>
                <w:szCs w:val="16"/>
              </w:rPr>
              <w:t xml:space="preserve">рией дополнительных документов </w:t>
            </w:r>
            <w:r w:rsidR="008C591D" w:rsidRPr="001E0102">
              <w:rPr>
                <w:sz w:val="16"/>
                <w:szCs w:val="16"/>
              </w:rPr>
              <w:t>1</w:t>
            </w:r>
            <w:r w:rsidRPr="001E0102">
              <w:rPr>
                <w:sz w:val="16"/>
                <w:szCs w:val="16"/>
              </w:rPr>
              <w:t xml:space="preserve"> рабочи</w:t>
            </w:r>
            <w:r w:rsidR="008C591D" w:rsidRPr="001E0102">
              <w:rPr>
                <w:sz w:val="16"/>
                <w:szCs w:val="16"/>
              </w:rPr>
              <w:t>й день.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2B2FC4" w:rsidRPr="001E0102" w:rsidTr="006555E4">
        <w:trPr>
          <w:trHeight w:val="1310"/>
        </w:trPr>
        <w:tc>
          <w:tcPr>
            <w:tcW w:w="297" w:type="dxa"/>
            <w:shd w:val="clear" w:color="auto" w:fill="auto"/>
          </w:tcPr>
          <w:p w:rsidR="002B2FC4" w:rsidRPr="001E0102" w:rsidRDefault="002D7FC9" w:rsidP="0065188B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</w:t>
            </w:r>
            <w:r w:rsidR="0065188B" w:rsidRPr="001E0102">
              <w:rPr>
                <w:sz w:val="16"/>
                <w:szCs w:val="16"/>
              </w:rPr>
              <w:t>2</w:t>
            </w:r>
          </w:p>
        </w:tc>
        <w:tc>
          <w:tcPr>
            <w:tcW w:w="2108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u w:val="single"/>
              </w:rPr>
            </w:pPr>
            <w:r w:rsidRPr="001E0102">
              <w:t xml:space="preserve">         Списание бланков строгой отчетности по причине </w:t>
            </w:r>
            <w:r w:rsidRPr="001E0102">
              <w:rPr>
                <w:b/>
              </w:rPr>
              <w:t>порчи, износа</w:t>
            </w:r>
            <w:r w:rsidRPr="001E0102">
              <w:t xml:space="preserve"> по результатам инвентаризации</w:t>
            </w:r>
            <w:r w:rsidRPr="001E0102">
              <w:rPr>
                <w:i/>
              </w:rPr>
              <w:t xml:space="preserve">, </w:t>
            </w:r>
            <w:r w:rsidRPr="001E0102">
              <w:t xml:space="preserve">при этом </w:t>
            </w:r>
            <w:r w:rsidRPr="001E0102">
              <w:rPr>
                <w:b/>
                <w:u w:val="single"/>
              </w:rPr>
              <w:t>утилизация ТРЕБУЕТСЯ.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u w:val="single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rPr>
                <w:b/>
              </w:rPr>
              <w:t>0510461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rPr>
                <w:b/>
              </w:rPr>
              <w:t>Акт о списании бланков строгой отчетности.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lastRenderedPageBreak/>
              <w:t>Лист голосования к акту на списание НЕ ФОРМИРУЕТСЯ.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      Документ-основание - Решение о прекращении признания активами объектов нефинансовых активов (ф. 0510440) с приложенным ЛИСТОМ ГОЛОСОВАНИЯ.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</w:rPr>
            </w:pPr>
            <w:r w:rsidRPr="001E0102">
              <w:rPr>
                <w:b/>
              </w:rPr>
              <w:t xml:space="preserve">                </w:t>
            </w:r>
            <w:r w:rsidRPr="001E0102">
              <w:rPr>
                <w:i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8C591D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электронный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8C591D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исполнитель) </w:t>
            </w:r>
            <w:r w:rsidR="008C591D" w:rsidRPr="001E0102">
              <w:rPr>
                <w:sz w:val="16"/>
                <w:szCs w:val="16"/>
              </w:rPr>
              <w:t>-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уполномоченное лицо бухгалтерской </w:t>
            </w:r>
            <w:r w:rsidRPr="001E0102">
              <w:rPr>
                <w:sz w:val="16"/>
                <w:szCs w:val="16"/>
              </w:rPr>
              <w:lastRenderedPageBreak/>
              <w:t>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1 рабочий день с момента совершения факта хозяйственной жизни.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1275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Ответственный исполнитель (</w:t>
            </w:r>
            <w:r w:rsidRPr="001E0102">
              <w:rPr>
                <w:i/>
                <w:sz w:val="16"/>
                <w:szCs w:val="16"/>
              </w:rPr>
              <w:t>при необходимости)</w:t>
            </w: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2B2FC4" w:rsidRPr="001E0102" w:rsidRDefault="00CC44CC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3 </w:t>
            </w:r>
            <w:r w:rsidR="0031721C" w:rsidRPr="001E0102">
              <w:rPr>
                <w:sz w:val="16"/>
                <w:szCs w:val="16"/>
              </w:rPr>
              <w:t>рабочих дня</w:t>
            </w:r>
            <w:r w:rsidR="002B2FC4"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Руководитель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Комиссия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службы,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 Подлежит отражению в бухгалтерском учете по счетам Рабочего Плана счетов.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F0CDD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Прикладывается к журналу операций № </w:t>
            </w:r>
            <w:r w:rsidR="00050D2F" w:rsidRPr="001E0102">
              <w:t>8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       Данные о движении материальных запасов отражаются </w:t>
            </w:r>
            <w:r w:rsidRPr="001E0102">
              <w:lastRenderedPageBreak/>
              <w:t>в Книге учета бланков строгой отчетности (код формы 0504045)</w:t>
            </w:r>
          </w:p>
          <w:p w:rsidR="002B2FC4" w:rsidRPr="001E0102" w:rsidRDefault="002B2FC4" w:rsidP="006555E4">
            <w:pPr>
              <w:spacing w:after="160" w:line="259" w:lineRule="auto"/>
            </w:pPr>
          </w:p>
        </w:tc>
        <w:tc>
          <w:tcPr>
            <w:tcW w:w="1134" w:type="dxa"/>
            <w:shd w:val="clear" w:color="auto" w:fill="auto"/>
          </w:tcPr>
          <w:p w:rsidR="002B2FC4" w:rsidRPr="001E0102" w:rsidRDefault="00524E7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 xml:space="preserve">Срок проверки 2 </w:t>
            </w:r>
            <w:r w:rsidR="002F0CDD" w:rsidRPr="001E0102">
              <w:rPr>
                <w:sz w:val="16"/>
                <w:szCs w:val="16"/>
              </w:rPr>
              <w:t>рабочих дня</w:t>
            </w:r>
            <w:r w:rsidR="002B2FC4" w:rsidRPr="001E0102">
              <w:rPr>
                <w:sz w:val="16"/>
                <w:szCs w:val="16"/>
              </w:rPr>
              <w:t>.</w:t>
            </w:r>
          </w:p>
          <w:p w:rsidR="002F0CDD" w:rsidRPr="001E0102" w:rsidRDefault="002F0CDD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представления запрашиваемых бухгалтер</w:t>
            </w:r>
            <w:r w:rsidR="00524E74" w:rsidRPr="001E0102">
              <w:rPr>
                <w:sz w:val="16"/>
                <w:szCs w:val="16"/>
              </w:rPr>
              <w:t>ией дополнительных документов 1</w:t>
            </w:r>
            <w:r w:rsidR="002F0CDD" w:rsidRPr="001E0102">
              <w:rPr>
                <w:sz w:val="16"/>
                <w:szCs w:val="16"/>
              </w:rPr>
              <w:t xml:space="preserve"> рабочий</w:t>
            </w:r>
            <w:r w:rsidRPr="001E0102">
              <w:rPr>
                <w:sz w:val="16"/>
                <w:szCs w:val="16"/>
              </w:rPr>
              <w:t xml:space="preserve"> дней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B1358B" w:rsidRPr="001E0102" w:rsidTr="006555E4">
        <w:trPr>
          <w:trHeight w:val="6271"/>
        </w:trPr>
        <w:tc>
          <w:tcPr>
            <w:tcW w:w="297" w:type="dxa"/>
            <w:shd w:val="clear" w:color="auto" w:fill="auto"/>
          </w:tcPr>
          <w:p w:rsidR="00B1358B" w:rsidRPr="001E0102" w:rsidRDefault="00096C13" w:rsidP="0065188B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</w:t>
            </w:r>
            <w:r w:rsidR="0065188B" w:rsidRPr="001E0102">
              <w:rPr>
                <w:sz w:val="16"/>
                <w:szCs w:val="16"/>
              </w:rPr>
              <w:t>3</w:t>
            </w:r>
          </w:p>
        </w:tc>
        <w:tc>
          <w:tcPr>
            <w:tcW w:w="2108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t xml:space="preserve">         Списание бланков строгой отчетности по причине </w:t>
            </w:r>
            <w:r w:rsidRPr="001E0102">
              <w:rPr>
                <w:b/>
              </w:rPr>
              <w:t xml:space="preserve">хищения, гибели в результате чрезвычайных ситуаций, </w:t>
            </w:r>
            <w:r w:rsidRPr="001E0102">
              <w:t>по результатам инвентаризации</w:t>
            </w:r>
            <w:r w:rsidRPr="001E0102">
              <w:rPr>
                <w:i/>
              </w:rPr>
              <w:t xml:space="preserve">, </w:t>
            </w:r>
            <w:r w:rsidRPr="001E0102">
              <w:rPr>
                <w:b/>
              </w:rPr>
              <w:t>утилизация НЕ ТРЕБУЕТСЯ.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u w:val="single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rPr>
                <w:b/>
              </w:rPr>
              <w:t>0510461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rPr>
                <w:b/>
              </w:rPr>
              <w:t>Акт о списании бланков строгой отчетности с</w:t>
            </w:r>
            <w:r w:rsidRPr="001E0102">
              <w:t xml:space="preserve"> приложенным Листом голосования.   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 Документ-основание – инвентаризационные описи, 0510463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Акт о результатах инвентаризации.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</w:rPr>
            </w:pPr>
            <w:r w:rsidRPr="001E0102">
              <w:rPr>
                <w:i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электронный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исполнитель) -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B1358B" w:rsidRPr="001E0102" w:rsidRDefault="00B1358B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1275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Руководитель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Комиссия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</w:tc>
        <w:tc>
          <w:tcPr>
            <w:tcW w:w="709" w:type="dxa"/>
            <w:shd w:val="clear" w:color="auto" w:fill="auto"/>
          </w:tcPr>
          <w:p w:rsidR="00B1358B" w:rsidRPr="001E0102" w:rsidRDefault="00B1358B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851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службы,</w:t>
            </w:r>
          </w:p>
          <w:p w:rsidR="00B1358B" w:rsidRPr="001E0102" w:rsidRDefault="00B1358B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Подлежит отражению в бухгалтерском учете по счетам Рабочего Плана счетов.                Прикладывается к журналу операций № 8</w:t>
            </w:r>
          </w:p>
          <w:p w:rsidR="00B1358B" w:rsidRPr="001E0102" w:rsidRDefault="00B1358B" w:rsidP="006555E4">
            <w:pPr>
              <w:spacing w:after="160" w:line="259" w:lineRule="auto"/>
            </w:pPr>
            <w:r w:rsidRPr="001E0102">
              <w:t xml:space="preserve">            Данные о движении материальных запасов отражаются в Книге учета бланков строгой отчетности (код формы 0504045)</w:t>
            </w:r>
          </w:p>
          <w:p w:rsidR="00B1358B" w:rsidRPr="001E0102" w:rsidRDefault="00B1358B" w:rsidP="006555E4">
            <w:pPr>
              <w:spacing w:after="160" w:line="259" w:lineRule="auto"/>
            </w:pPr>
          </w:p>
        </w:tc>
        <w:tc>
          <w:tcPr>
            <w:tcW w:w="1134" w:type="dxa"/>
            <w:shd w:val="clear" w:color="auto" w:fill="auto"/>
          </w:tcPr>
          <w:p w:rsidR="00B1358B" w:rsidRPr="001E0102" w:rsidRDefault="002662A6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проверки 2 </w:t>
            </w:r>
            <w:r w:rsidR="00B1358B" w:rsidRPr="001E0102">
              <w:rPr>
                <w:sz w:val="16"/>
                <w:szCs w:val="16"/>
              </w:rPr>
              <w:t>рабочих дня.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представления запрашиваемых бухгалтер</w:t>
            </w:r>
            <w:r w:rsidR="002662A6" w:rsidRPr="001E0102">
              <w:rPr>
                <w:sz w:val="16"/>
                <w:szCs w:val="16"/>
              </w:rPr>
              <w:t>ией дополнительных документов 1</w:t>
            </w:r>
            <w:r w:rsidRPr="001E0102">
              <w:rPr>
                <w:sz w:val="16"/>
                <w:szCs w:val="16"/>
              </w:rPr>
              <w:t xml:space="preserve"> р</w:t>
            </w:r>
            <w:r w:rsidR="004B2C2D" w:rsidRPr="001E0102">
              <w:rPr>
                <w:sz w:val="16"/>
                <w:szCs w:val="16"/>
              </w:rPr>
              <w:t>абочий день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B1358B" w:rsidRPr="001E0102" w:rsidTr="006555E4">
        <w:trPr>
          <w:trHeight w:val="2728"/>
        </w:trPr>
        <w:tc>
          <w:tcPr>
            <w:tcW w:w="297" w:type="dxa"/>
            <w:shd w:val="clear" w:color="auto" w:fill="auto"/>
          </w:tcPr>
          <w:p w:rsidR="00B1358B" w:rsidRPr="001E0102" w:rsidRDefault="00096C13" w:rsidP="00842B30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1</w:t>
            </w:r>
            <w:r w:rsidR="00842B30" w:rsidRPr="001E0102">
              <w:rPr>
                <w:sz w:val="16"/>
                <w:szCs w:val="16"/>
              </w:rPr>
              <w:t>4</w:t>
            </w:r>
          </w:p>
        </w:tc>
        <w:tc>
          <w:tcPr>
            <w:tcW w:w="2108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</w:rPr>
            </w:pPr>
            <w:r w:rsidRPr="001E0102">
              <w:t xml:space="preserve">         Списание израсходованных материальных ценностей, числящихся на счете 105 «Материальные запасы».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Утилизация не требуется.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u w:val="single"/>
              </w:rPr>
            </w:pPr>
            <w:r w:rsidRPr="001E0102">
              <w:rPr>
                <w:b/>
              </w:rPr>
              <w:t>Акт о списании материальных запасов (ф. 0510460) с приложенным Листом голосования.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     Документ-основание - документы, подтверждающие расход материальных запасов.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</w:rPr>
            </w:pPr>
          </w:p>
        </w:tc>
        <w:tc>
          <w:tcPr>
            <w:tcW w:w="992" w:type="dxa"/>
            <w:shd w:val="clear" w:color="auto" w:fill="auto"/>
          </w:tcPr>
          <w:p w:rsidR="00A455A3" w:rsidRPr="001E0102" w:rsidRDefault="00A455A3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электронный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исполнитель) </w:t>
            </w:r>
            <w:r w:rsidR="00A455A3" w:rsidRPr="001E0102">
              <w:rPr>
                <w:sz w:val="16"/>
                <w:szCs w:val="16"/>
              </w:rPr>
              <w:t>-</w:t>
            </w: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A455A3" w:rsidRPr="001E0102" w:rsidRDefault="00B1358B" w:rsidP="006555E4">
            <w:pPr>
              <w:rPr>
                <w:b/>
                <w:i/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  <w:p w:rsidR="00B1358B" w:rsidRPr="001E0102" w:rsidRDefault="00B1358B" w:rsidP="006555E4">
            <w:pPr>
              <w:spacing w:after="160" w:line="259" w:lineRule="auto"/>
              <w:rPr>
                <w:b/>
                <w:i/>
                <w:sz w:val="16"/>
                <w:szCs w:val="16"/>
              </w:rPr>
            </w:pPr>
          </w:p>
          <w:p w:rsidR="00B1358B" w:rsidRPr="001E0102" w:rsidRDefault="00B1358B" w:rsidP="006555E4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A455A3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Ответственный исполнитель </w:t>
            </w:r>
            <w:r w:rsidR="00A455A3" w:rsidRPr="001E0102">
              <w:rPr>
                <w:sz w:val="16"/>
                <w:szCs w:val="16"/>
              </w:rPr>
              <w:t>-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1358B" w:rsidRPr="001E0102" w:rsidRDefault="00A455A3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proofErr w:type="gramStart"/>
            <w:r w:rsidRPr="001E0102">
              <w:rPr>
                <w:sz w:val="16"/>
                <w:szCs w:val="16"/>
              </w:rPr>
              <w:t>3  рабочих</w:t>
            </w:r>
            <w:proofErr w:type="gramEnd"/>
            <w:r w:rsidRPr="001E0102">
              <w:rPr>
                <w:sz w:val="16"/>
                <w:szCs w:val="16"/>
              </w:rPr>
              <w:t xml:space="preserve"> дня</w:t>
            </w:r>
            <w:r w:rsidR="00B1358B" w:rsidRPr="001E0102">
              <w:rPr>
                <w:sz w:val="16"/>
                <w:szCs w:val="16"/>
              </w:rPr>
              <w:t xml:space="preserve">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Руководитель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Комиссия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DB3CAB">
            <w:pPr>
              <w:widowControl w:val="0"/>
              <w:autoSpaceDE w:val="0"/>
              <w:autoSpaceDN w:val="0"/>
            </w:pPr>
          </w:p>
        </w:tc>
        <w:tc>
          <w:tcPr>
            <w:tcW w:w="709" w:type="dxa"/>
            <w:shd w:val="clear" w:color="auto" w:fill="auto"/>
          </w:tcPr>
          <w:p w:rsidR="00B1358B" w:rsidRPr="001E0102" w:rsidRDefault="00B1358B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851" w:type="dxa"/>
            <w:shd w:val="clear" w:color="auto" w:fill="auto"/>
          </w:tcPr>
          <w:p w:rsidR="00A455A3" w:rsidRPr="001E0102" w:rsidRDefault="00B1358B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</w:t>
            </w:r>
          </w:p>
          <w:p w:rsidR="00B1358B" w:rsidRPr="001E0102" w:rsidRDefault="00B1358B" w:rsidP="006555E4">
            <w:pPr>
              <w:spacing w:after="160" w:line="259" w:lineRule="auto"/>
              <w:rPr>
                <w:b/>
                <w:i/>
                <w:sz w:val="16"/>
                <w:szCs w:val="16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Подлежит отражению в бухгалтерском учете по счетам Рабочего Плана счетов.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           Прикладывается к журналу операций № </w:t>
            </w:r>
            <w:r w:rsidR="00A455A3" w:rsidRPr="001E0102">
              <w:t>8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       Данные о движении материальных запасов отражаются в Карточке количественно-суммового учета материальных ценностей (ф. 0504041).</w:t>
            </w:r>
          </w:p>
          <w:p w:rsidR="00B1358B" w:rsidRPr="001E0102" w:rsidRDefault="00B1358B" w:rsidP="006555E4">
            <w:pPr>
              <w:spacing w:after="160" w:line="259" w:lineRule="auto"/>
            </w:pPr>
          </w:p>
        </w:tc>
        <w:tc>
          <w:tcPr>
            <w:tcW w:w="1134" w:type="dxa"/>
            <w:shd w:val="clear" w:color="auto" w:fill="auto"/>
          </w:tcPr>
          <w:p w:rsidR="00B1358B" w:rsidRPr="001E0102" w:rsidRDefault="00A455A3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проверки 2 рабочих дня</w:t>
            </w:r>
            <w:r w:rsidR="00B1358B" w:rsidRPr="001E0102">
              <w:rPr>
                <w:sz w:val="16"/>
                <w:szCs w:val="16"/>
              </w:rPr>
              <w:t>.</w:t>
            </w:r>
          </w:p>
          <w:p w:rsidR="00A455A3" w:rsidRPr="001E0102" w:rsidRDefault="00A455A3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представления запрашиваемых бухгалтерией дополнительных документов </w:t>
            </w:r>
            <w:r w:rsidR="00A455A3" w:rsidRPr="001E0102">
              <w:rPr>
                <w:sz w:val="16"/>
                <w:szCs w:val="16"/>
              </w:rPr>
              <w:t>1 рабочий день.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B1358B" w:rsidRPr="001E0102" w:rsidTr="006555E4">
        <w:trPr>
          <w:trHeight w:val="1310"/>
        </w:trPr>
        <w:tc>
          <w:tcPr>
            <w:tcW w:w="297" w:type="dxa"/>
            <w:shd w:val="clear" w:color="auto" w:fill="auto"/>
          </w:tcPr>
          <w:p w:rsidR="00B1358B" w:rsidRPr="001E0102" w:rsidRDefault="0016740D" w:rsidP="00CA5EC2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</w:t>
            </w:r>
            <w:r w:rsidR="00CA5EC2" w:rsidRPr="001E0102">
              <w:rPr>
                <w:sz w:val="16"/>
                <w:szCs w:val="16"/>
              </w:rPr>
              <w:t>5</w:t>
            </w:r>
          </w:p>
        </w:tc>
        <w:tc>
          <w:tcPr>
            <w:tcW w:w="2108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t xml:space="preserve">         Списание материальных ценностей, числящихся на счете 105 «Материальные запасы» по причине </w:t>
            </w:r>
            <w:r w:rsidRPr="001E0102">
              <w:rPr>
                <w:b/>
              </w:rPr>
              <w:t>порчи, износа</w:t>
            </w:r>
            <w:r w:rsidRPr="001E0102">
              <w:t xml:space="preserve"> по результатам инвентаризации</w:t>
            </w:r>
            <w:r w:rsidRPr="001E0102">
              <w:rPr>
                <w:i/>
              </w:rPr>
              <w:t xml:space="preserve">, </w:t>
            </w:r>
            <w:r w:rsidRPr="001E0102">
              <w:t xml:space="preserve">при этом </w:t>
            </w:r>
            <w:r w:rsidRPr="001E0102">
              <w:rPr>
                <w:b/>
              </w:rPr>
              <w:t>утилизация не требуется.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u w:val="single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rPr>
                <w:b/>
              </w:rPr>
              <w:t xml:space="preserve">Акт о списании материальных запасов (ф. 0510460). </w:t>
            </w:r>
            <w:r w:rsidRPr="001E0102">
              <w:t>Лист голосования к акту на списание НЕ ФОРМИРУЕТСЯ.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     Документ-основание - Решение о </w:t>
            </w:r>
            <w:r w:rsidRPr="001E0102">
              <w:lastRenderedPageBreak/>
              <w:t>прекращении признания активами объектов нефинансовых активов (ф. 0510440) с приложенным ЛИСТОМ ГОЛОСОВАНИЯ.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</w:rPr>
            </w:pPr>
          </w:p>
        </w:tc>
        <w:tc>
          <w:tcPr>
            <w:tcW w:w="992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электронный</w:t>
            </w:r>
          </w:p>
        </w:tc>
        <w:tc>
          <w:tcPr>
            <w:tcW w:w="113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B1358B" w:rsidRPr="001E0102" w:rsidRDefault="00B1358B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способ,</w:t>
            </w:r>
          </w:p>
          <w:p w:rsidR="00B1358B" w:rsidRPr="001E0102" w:rsidRDefault="00B1358B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Ответственный исполнитель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1358B" w:rsidRPr="001E0102" w:rsidRDefault="0016740D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proofErr w:type="gramStart"/>
            <w:r w:rsidRPr="001E0102">
              <w:rPr>
                <w:sz w:val="16"/>
                <w:szCs w:val="16"/>
              </w:rPr>
              <w:t>3  рабочих</w:t>
            </w:r>
            <w:proofErr w:type="gramEnd"/>
            <w:r w:rsidRPr="001E0102">
              <w:rPr>
                <w:sz w:val="16"/>
                <w:szCs w:val="16"/>
              </w:rPr>
              <w:t xml:space="preserve"> дня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Руководитель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Комиссия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</w:tc>
        <w:tc>
          <w:tcPr>
            <w:tcW w:w="709" w:type="dxa"/>
            <w:shd w:val="clear" w:color="auto" w:fill="auto"/>
          </w:tcPr>
          <w:p w:rsidR="00B1358B" w:rsidRPr="001E0102" w:rsidRDefault="00B1358B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851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</w:t>
            </w:r>
          </w:p>
        </w:tc>
        <w:tc>
          <w:tcPr>
            <w:tcW w:w="198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Подлежит отражению в бухгалтерском учете по счетам Рабочего Плана счетов.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           Прикладывается к журналу операций № </w:t>
            </w:r>
            <w:r w:rsidR="0016740D" w:rsidRPr="001E0102">
              <w:t>8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       Данные о движении материальных запасов отражаются в Карточке количественно-суммового учета материальных ценностей (ф. 0504041).</w:t>
            </w:r>
          </w:p>
          <w:p w:rsidR="00B1358B" w:rsidRPr="001E0102" w:rsidRDefault="00B1358B" w:rsidP="006555E4">
            <w:pPr>
              <w:spacing w:after="160" w:line="259" w:lineRule="auto"/>
            </w:pPr>
          </w:p>
        </w:tc>
        <w:tc>
          <w:tcPr>
            <w:tcW w:w="113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 xml:space="preserve">Срок проверки </w:t>
            </w:r>
            <w:r w:rsidR="0016740D" w:rsidRPr="001E0102">
              <w:rPr>
                <w:sz w:val="16"/>
                <w:szCs w:val="16"/>
              </w:rPr>
              <w:t xml:space="preserve">2 </w:t>
            </w:r>
            <w:r w:rsidRPr="001E0102">
              <w:rPr>
                <w:sz w:val="16"/>
                <w:szCs w:val="16"/>
              </w:rPr>
              <w:t>рабочих дней.</w:t>
            </w:r>
          </w:p>
          <w:p w:rsidR="0016740D" w:rsidRPr="001E0102" w:rsidRDefault="0016740D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представления запрашиваемых бухгалтерией дополнительных документов </w:t>
            </w:r>
            <w:r w:rsidR="0016740D" w:rsidRPr="001E0102">
              <w:rPr>
                <w:sz w:val="16"/>
                <w:szCs w:val="16"/>
              </w:rPr>
              <w:t>1 рабочий день</w:t>
            </w:r>
          </w:p>
          <w:p w:rsidR="00B1358B" w:rsidRPr="001E0102" w:rsidRDefault="00B1358B" w:rsidP="006555E4">
            <w:pPr>
              <w:spacing w:after="160" w:line="259" w:lineRule="auto"/>
              <w:ind w:right="181"/>
              <w:rPr>
                <w:b/>
                <w:i/>
                <w:sz w:val="16"/>
                <w:szCs w:val="16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B1358B" w:rsidRPr="001E0102" w:rsidTr="006555E4">
        <w:trPr>
          <w:trHeight w:val="1310"/>
        </w:trPr>
        <w:tc>
          <w:tcPr>
            <w:tcW w:w="297" w:type="dxa"/>
            <w:shd w:val="clear" w:color="auto" w:fill="auto"/>
          </w:tcPr>
          <w:p w:rsidR="00B1358B" w:rsidRPr="001E0102" w:rsidRDefault="005B35F0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16</w:t>
            </w:r>
          </w:p>
        </w:tc>
        <w:tc>
          <w:tcPr>
            <w:tcW w:w="2108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t xml:space="preserve">Списание материальных ценностей, числящихся на счете 105 «Материальные запасы» по причине </w:t>
            </w:r>
            <w:r w:rsidRPr="001E0102">
              <w:rPr>
                <w:b/>
              </w:rPr>
              <w:t>порчи, износа</w:t>
            </w:r>
            <w:r w:rsidRPr="001E0102">
              <w:t xml:space="preserve"> по результатам инвентаризации</w:t>
            </w:r>
            <w:r w:rsidRPr="001E0102">
              <w:rPr>
                <w:i/>
              </w:rPr>
              <w:t xml:space="preserve">, </w:t>
            </w:r>
            <w:r w:rsidRPr="001E0102">
              <w:t xml:space="preserve">при этом </w:t>
            </w:r>
            <w:r w:rsidRPr="001E0102">
              <w:rPr>
                <w:b/>
              </w:rPr>
              <w:t>утилизация ТРЕБУЕТСЯ.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u w:val="single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rPr>
                <w:b/>
              </w:rPr>
              <w:t xml:space="preserve">Акт о списании материальных запасов (ф. 0510460). </w:t>
            </w:r>
            <w:r w:rsidRPr="001E0102">
              <w:t>Лист голосования к акту на списание НЕ ФОРМИРУЕТСЯ.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     Документ-основание - Решение о прекращении признания активами объектов нефинансовых активов (ф. 0510440) с приложенным ЛИСТОМ ГОЛОСОВАНИЯ.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</w:rPr>
            </w:pPr>
            <w:r w:rsidRPr="001E0102">
              <w:rPr>
                <w:i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16740D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электронный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16740D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исполнитель)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</w:tc>
        <w:tc>
          <w:tcPr>
            <w:tcW w:w="709" w:type="dxa"/>
            <w:shd w:val="clear" w:color="auto" w:fill="auto"/>
          </w:tcPr>
          <w:p w:rsidR="00B1358B" w:rsidRPr="001E0102" w:rsidRDefault="00B1358B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1275" w:type="dxa"/>
            <w:shd w:val="clear" w:color="auto" w:fill="auto"/>
          </w:tcPr>
          <w:p w:rsidR="0016740D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16740D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Ответственный исполнитель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1358B" w:rsidRPr="001E0102" w:rsidRDefault="0016740D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proofErr w:type="gramStart"/>
            <w:r w:rsidRPr="001E0102">
              <w:rPr>
                <w:sz w:val="16"/>
                <w:szCs w:val="16"/>
              </w:rPr>
              <w:t>3  рабочих</w:t>
            </w:r>
            <w:proofErr w:type="gramEnd"/>
            <w:r w:rsidRPr="001E0102">
              <w:rPr>
                <w:sz w:val="16"/>
                <w:szCs w:val="16"/>
              </w:rPr>
              <w:t xml:space="preserve"> дня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Руководитель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Комиссия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</w:tc>
        <w:tc>
          <w:tcPr>
            <w:tcW w:w="709" w:type="dxa"/>
            <w:shd w:val="clear" w:color="auto" w:fill="auto"/>
          </w:tcPr>
          <w:p w:rsidR="00B1358B" w:rsidRPr="001E0102" w:rsidRDefault="00B1358B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851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службы,</w:t>
            </w:r>
          </w:p>
          <w:p w:rsidR="00B1358B" w:rsidRPr="001E0102" w:rsidRDefault="00B1358B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Подлежит отражению в бухгалтерском учете по счетам Рабочего Плана счетов.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           Прикладывается к журналу операций № </w:t>
            </w:r>
            <w:r w:rsidR="00CB6190" w:rsidRPr="001E0102">
              <w:t>8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       Данные о движении материальных запасов отражаются в Карточке количественно-суммового учета материальных ценностей (ф. 0504041).</w:t>
            </w:r>
          </w:p>
          <w:p w:rsidR="00B1358B" w:rsidRPr="001E0102" w:rsidRDefault="00B1358B" w:rsidP="006555E4">
            <w:pPr>
              <w:spacing w:after="160" w:line="259" w:lineRule="auto"/>
            </w:pPr>
          </w:p>
        </w:tc>
        <w:tc>
          <w:tcPr>
            <w:tcW w:w="113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проверки </w:t>
            </w:r>
            <w:r w:rsidR="00CB6190" w:rsidRPr="001E0102">
              <w:rPr>
                <w:sz w:val="16"/>
                <w:szCs w:val="16"/>
              </w:rPr>
              <w:t>2 рабочих дня</w:t>
            </w:r>
            <w:r w:rsidRPr="001E0102">
              <w:rPr>
                <w:sz w:val="16"/>
                <w:szCs w:val="16"/>
              </w:rPr>
              <w:t>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представления запрашиваемых бухгалтерией дополнительных документов </w:t>
            </w:r>
            <w:r w:rsidR="00CB6190" w:rsidRPr="001E0102">
              <w:rPr>
                <w:sz w:val="16"/>
                <w:szCs w:val="16"/>
              </w:rPr>
              <w:t>1 рабочий день</w:t>
            </w:r>
          </w:p>
          <w:p w:rsidR="00B1358B" w:rsidRPr="001E0102" w:rsidRDefault="00B1358B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B1358B" w:rsidRPr="001E0102" w:rsidTr="006555E4">
        <w:trPr>
          <w:trHeight w:val="1310"/>
        </w:trPr>
        <w:tc>
          <w:tcPr>
            <w:tcW w:w="297" w:type="dxa"/>
            <w:shd w:val="clear" w:color="auto" w:fill="auto"/>
          </w:tcPr>
          <w:p w:rsidR="00B1358B" w:rsidRPr="001E0102" w:rsidRDefault="00CB6190" w:rsidP="005B35F0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1</w:t>
            </w:r>
            <w:r w:rsidR="005B35F0" w:rsidRPr="001E0102">
              <w:rPr>
                <w:sz w:val="16"/>
                <w:szCs w:val="16"/>
              </w:rPr>
              <w:t>7</w:t>
            </w:r>
          </w:p>
        </w:tc>
        <w:tc>
          <w:tcPr>
            <w:tcW w:w="2108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t xml:space="preserve">Списание материальных ценностей, числящихся на счете 105 «Материальные запасы» по причине </w:t>
            </w:r>
            <w:r w:rsidRPr="001E0102">
              <w:rPr>
                <w:b/>
              </w:rPr>
              <w:t xml:space="preserve">хищения, гибели в результате чрезвычайных ситуаций, </w:t>
            </w:r>
            <w:r w:rsidRPr="001E0102">
              <w:t>по результатам инвентаризации</w:t>
            </w:r>
            <w:r w:rsidRPr="001E0102">
              <w:rPr>
                <w:i/>
              </w:rPr>
              <w:t xml:space="preserve">, </w:t>
            </w:r>
            <w:r w:rsidRPr="001E0102">
              <w:rPr>
                <w:b/>
              </w:rPr>
              <w:t>утилизация НЕ ТРЕБУЕТСЯ.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u w:val="single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rPr>
                <w:b/>
              </w:rPr>
              <w:t xml:space="preserve">Акт о списании материальных запасов (ф. 0510460) </w:t>
            </w:r>
            <w:r w:rsidRPr="001E0102">
              <w:t xml:space="preserve">с приложенным Листом голосования.   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 Документ-основание – инвентаризационные описи, 0510463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Акт о результатах инвентаризации.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</w:rPr>
            </w:pPr>
            <w:r w:rsidRPr="001E0102">
              <w:rPr>
                <w:b/>
              </w:rPr>
              <w:t xml:space="preserve">                </w:t>
            </w:r>
            <w:r w:rsidRPr="001E0102">
              <w:rPr>
                <w:i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CB6190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электронный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CB6190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исполнитель)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B1358B" w:rsidRPr="001E0102" w:rsidRDefault="00B1358B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1275" w:type="dxa"/>
            <w:shd w:val="clear" w:color="auto" w:fill="auto"/>
          </w:tcPr>
          <w:p w:rsidR="00CB6190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Ответственный исполнитель </w:t>
            </w:r>
            <w:r w:rsidR="00CB6190" w:rsidRPr="001E0102">
              <w:rPr>
                <w:sz w:val="16"/>
                <w:szCs w:val="16"/>
              </w:rPr>
              <w:t>-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1358B" w:rsidRPr="001E0102" w:rsidRDefault="00CB6190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3 рабочих дня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Руководитель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Комиссия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</w:tc>
        <w:tc>
          <w:tcPr>
            <w:tcW w:w="709" w:type="dxa"/>
            <w:shd w:val="clear" w:color="auto" w:fill="auto"/>
          </w:tcPr>
          <w:p w:rsidR="00B1358B" w:rsidRPr="001E0102" w:rsidRDefault="00B1358B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851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службы,</w:t>
            </w:r>
          </w:p>
          <w:p w:rsidR="00B1358B" w:rsidRPr="001E0102" w:rsidRDefault="00B1358B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Подлежит отражению в бухгалтерском учете по счетам Рабочего Плана счетов.                Прикладывается к журналу операций № </w:t>
            </w:r>
            <w:r w:rsidR="00CB6190" w:rsidRPr="001E0102">
              <w:t>8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       Данные о движении материальных запасов отражаются в Карточке количественно-суммового учета материальных ценностей (ф. 0504041).</w:t>
            </w:r>
          </w:p>
          <w:p w:rsidR="00B1358B" w:rsidRPr="001E0102" w:rsidRDefault="00B1358B" w:rsidP="006555E4">
            <w:pPr>
              <w:spacing w:after="160" w:line="259" w:lineRule="auto"/>
            </w:pPr>
          </w:p>
        </w:tc>
        <w:tc>
          <w:tcPr>
            <w:tcW w:w="113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проверки </w:t>
            </w:r>
            <w:r w:rsidR="00CB6190" w:rsidRPr="001E0102">
              <w:rPr>
                <w:sz w:val="16"/>
                <w:szCs w:val="16"/>
              </w:rPr>
              <w:t xml:space="preserve">2 </w:t>
            </w:r>
            <w:r w:rsidRPr="001E0102">
              <w:rPr>
                <w:sz w:val="16"/>
                <w:szCs w:val="16"/>
              </w:rPr>
              <w:t>рабочих дн</w:t>
            </w:r>
            <w:r w:rsidR="00CB6190" w:rsidRPr="001E0102">
              <w:rPr>
                <w:sz w:val="16"/>
                <w:szCs w:val="16"/>
              </w:rPr>
              <w:t>я</w:t>
            </w:r>
            <w:r w:rsidRPr="001E0102">
              <w:rPr>
                <w:sz w:val="16"/>
                <w:szCs w:val="16"/>
              </w:rPr>
              <w:t>.</w:t>
            </w:r>
          </w:p>
          <w:p w:rsidR="00CB6190" w:rsidRPr="001E0102" w:rsidRDefault="00CB6190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представления запрашиваемых бухгалтерией дополнительных документов </w:t>
            </w:r>
            <w:r w:rsidR="00CB6190" w:rsidRPr="001E0102">
              <w:rPr>
                <w:sz w:val="16"/>
                <w:szCs w:val="16"/>
              </w:rPr>
              <w:t>1</w:t>
            </w:r>
            <w:r w:rsidRPr="001E0102">
              <w:rPr>
                <w:sz w:val="16"/>
                <w:szCs w:val="16"/>
              </w:rPr>
              <w:t xml:space="preserve"> рабочи</w:t>
            </w:r>
            <w:r w:rsidR="00CB6190" w:rsidRPr="001E0102">
              <w:rPr>
                <w:sz w:val="16"/>
                <w:szCs w:val="16"/>
              </w:rPr>
              <w:t>й день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B1358B" w:rsidRPr="001E0102" w:rsidTr="006555E4">
        <w:trPr>
          <w:trHeight w:val="3436"/>
        </w:trPr>
        <w:tc>
          <w:tcPr>
            <w:tcW w:w="297" w:type="dxa"/>
            <w:shd w:val="clear" w:color="auto" w:fill="auto"/>
          </w:tcPr>
          <w:p w:rsidR="00B1358B" w:rsidRPr="001E0102" w:rsidRDefault="00CB6190" w:rsidP="005B35F0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1</w:t>
            </w:r>
            <w:r w:rsidR="005B35F0" w:rsidRPr="001E0102">
              <w:rPr>
                <w:sz w:val="16"/>
                <w:szCs w:val="16"/>
              </w:rPr>
              <w:t>8</w:t>
            </w:r>
          </w:p>
        </w:tc>
        <w:tc>
          <w:tcPr>
            <w:tcW w:w="2108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u w:val="single"/>
              </w:rPr>
            </w:pPr>
            <w:r w:rsidRPr="001E0102">
              <w:t xml:space="preserve">Списание спецодежды, числящейся на счете 27 по причине </w:t>
            </w:r>
            <w:r w:rsidRPr="001E0102">
              <w:rPr>
                <w:b/>
              </w:rPr>
              <w:t xml:space="preserve">хищения, гибели в результате чрезвычайных ситуаций, </w:t>
            </w:r>
            <w:r w:rsidRPr="001E0102">
              <w:t>по результатам инвентаризации</w:t>
            </w:r>
            <w:r w:rsidRPr="001E0102">
              <w:rPr>
                <w:i/>
              </w:rPr>
              <w:t xml:space="preserve">, </w:t>
            </w:r>
            <w:r w:rsidRPr="001E0102">
              <w:rPr>
                <w:b/>
              </w:rPr>
              <w:t>утилизация НЕ ТРЕБУЕТСЯ.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u w:val="single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rPr>
                <w:b/>
              </w:rPr>
              <w:t xml:space="preserve">Акт о списании материальных запасов (ф. 0510460) </w:t>
            </w:r>
            <w:r w:rsidRPr="001E0102">
              <w:rPr>
                <w:u w:val="single"/>
              </w:rPr>
              <w:t>с приложенным Листом голосования.</w:t>
            </w:r>
            <w:r w:rsidRPr="001E0102">
              <w:t xml:space="preserve">   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 Документ-основание – инвентаризационные описи, 0510463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Акт о результатах инвентаризации.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</w:rPr>
            </w:pPr>
            <w:r w:rsidRPr="001E0102">
              <w:rPr>
                <w:b/>
              </w:rPr>
              <w:t xml:space="preserve">                </w:t>
            </w:r>
            <w:r w:rsidRPr="001E0102">
              <w:rPr>
                <w:i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CB6190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электронный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CB6190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исполнитель)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B1358B" w:rsidRPr="001E0102" w:rsidRDefault="00B1358B" w:rsidP="006555E4">
            <w:pPr>
              <w:rPr>
                <w:b/>
                <w:i/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  <w:p w:rsidR="00B1358B" w:rsidRPr="001E0102" w:rsidRDefault="00B1358B" w:rsidP="006555E4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Ответственный исполнитель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1358B" w:rsidRPr="001E0102" w:rsidRDefault="00CB6190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3</w:t>
            </w:r>
            <w:r w:rsidR="00B1358B" w:rsidRPr="001E0102">
              <w:rPr>
                <w:sz w:val="16"/>
                <w:szCs w:val="16"/>
              </w:rPr>
              <w:t xml:space="preserve"> рабочих дн</w:t>
            </w:r>
            <w:r w:rsidRPr="001E0102">
              <w:rPr>
                <w:sz w:val="16"/>
                <w:szCs w:val="16"/>
              </w:rPr>
              <w:t>я</w:t>
            </w:r>
            <w:r w:rsidR="00B1358B" w:rsidRPr="001E0102">
              <w:rPr>
                <w:sz w:val="16"/>
                <w:szCs w:val="16"/>
              </w:rPr>
              <w:t xml:space="preserve">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Руководитель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Комиссия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</w:tc>
        <w:tc>
          <w:tcPr>
            <w:tcW w:w="709" w:type="dxa"/>
            <w:shd w:val="clear" w:color="auto" w:fill="auto"/>
          </w:tcPr>
          <w:p w:rsidR="00B1358B" w:rsidRPr="001E0102" w:rsidRDefault="00B1358B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851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</w:t>
            </w:r>
          </w:p>
          <w:p w:rsidR="00B1358B" w:rsidRPr="001E0102" w:rsidRDefault="00CB6190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Подлежит отражению в бухгалтерском учете по счетам Рабочего Плана счетов.                Прикладывается к журналу операций № </w:t>
            </w:r>
            <w:r w:rsidR="00746BFC" w:rsidRPr="001E0102">
              <w:t>0509213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       Данные о движении материальных запасов отражаются в Карточке количественно-суммового учета материальных ценностей (ф. 0504041).</w:t>
            </w:r>
          </w:p>
          <w:p w:rsidR="00B1358B" w:rsidRPr="001E0102" w:rsidRDefault="00B1358B" w:rsidP="006555E4">
            <w:pPr>
              <w:spacing w:after="160" w:line="259" w:lineRule="auto"/>
            </w:pPr>
          </w:p>
        </w:tc>
        <w:tc>
          <w:tcPr>
            <w:tcW w:w="113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проверки </w:t>
            </w:r>
            <w:r w:rsidR="00E265B4" w:rsidRPr="001E0102">
              <w:rPr>
                <w:sz w:val="16"/>
                <w:szCs w:val="16"/>
              </w:rPr>
              <w:t>2 рабочих дня</w:t>
            </w:r>
            <w:r w:rsidRPr="001E0102">
              <w:rPr>
                <w:sz w:val="16"/>
                <w:szCs w:val="16"/>
              </w:rPr>
              <w:t>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представления запрашиваемых бухгалте</w:t>
            </w:r>
            <w:r w:rsidR="00E265B4" w:rsidRPr="001E0102">
              <w:rPr>
                <w:sz w:val="16"/>
                <w:szCs w:val="16"/>
              </w:rPr>
              <w:t>рией дополнительных документов 1</w:t>
            </w:r>
            <w:r w:rsidRPr="001E0102">
              <w:rPr>
                <w:sz w:val="16"/>
                <w:szCs w:val="16"/>
              </w:rPr>
              <w:t xml:space="preserve"> рабочи</w:t>
            </w:r>
            <w:r w:rsidR="00E265B4" w:rsidRPr="001E0102">
              <w:rPr>
                <w:sz w:val="16"/>
                <w:szCs w:val="16"/>
              </w:rPr>
              <w:t>й</w:t>
            </w:r>
            <w:r w:rsidRPr="001E0102">
              <w:rPr>
                <w:sz w:val="16"/>
                <w:szCs w:val="16"/>
              </w:rPr>
              <w:t xml:space="preserve"> дней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B1358B" w:rsidRPr="001E0102" w:rsidTr="006555E4">
        <w:trPr>
          <w:trHeight w:val="1310"/>
        </w:trPr>
        <w:tc>
          <w:tcPr>
            <w:tcW w:w="297" w:type="dxa"/>
            <w:shd w:val="clear" w:color="auto" w:fill="auto"/>
          </w:tcPr>
          <w:p w:rsidR="00B1358B" w:rsidRPr="001E0102" w:rsidRDefault="005F3608" w:rsidP="005F360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19</w:t>
            </w:r>
          </w:p>
        </w:tc>
        <w:tc>
          <w:tcPr>
            <w:tcW w:w="2108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t xml:space="preserve">Списание спецодежды, числящейся на счете 27 по причине </w:t>
            </w:r>
            <w:r w:rsidRPr="001E0102">
              <w:rPr>
                <w:b/>
              </w:rPr>
              <w:t xml:space="preserve">порчи до истечения срока носки </w:t>
            </w:r>
            <w:r w:rsidRPr="001E0102">
              <w:t>по результатам инвентаризации</w:t>
            </w:r>
            <w:r w:rsidRPr="001E0102">
              <w:rPr>
                <w:i/>
              </w:rPr>
              <w:t xml:space="preserve">, </w:t>
            </w:r>
            <w:r w:rsidRPr="001E0102">
              <w:rPr>
                <w:b/>
              </w:rPr>
              <w:t>утилизация ТРЕБУЕТСЯ.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u w:val="single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rPr>
                <w:b/>
              </w:rPr>
              <w:t xml:space="preserve">Акт о списании материальных запасов (ф. 0510460). </w:t>
            </w:r>
            <w:r w:rsidRPr="001E0102">
              <w:t>Лист голосования к акту на списание НЕ ФОРМИРУЕТСЯ.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lastRenderedPageBreak/>
              <w:t xml:space="preserve">          Документ-основание - Решение о прекращении признания активами объектов нефинансовых активов (ф. 0510440) с приложенным ЛИСТОМ ГОЛОСОВАНИЯ.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</w:rPr>
            </w:pPr>
            <w:r w:rsidRPr="001E0102">
              <w:rPr>
                <w:b/>
              </w:rPr>
              <w:t xml:space="preserve">                </w:t>
            </w:r>
            <w:r w:rsidRPr="001E0102">
              <w:rPr>
                <w:i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212BB6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электронный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12BB6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</w:t>
            </w:r>
            <w:r w:rsidR="00212BB6" w:rsidRPr="001E0102">
              <w:rPr>
                <w:sz w:val="16"/>
                <w:szCs w:val="16"/>
              </w:rPr>
              <w:t>-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B1358B" w:rsidRPr="001E0102" w:rsidRDefault="00B1358B" w:rsidP="006555E4">
            <w:pPr>
              <w:rPr>
                <w:b/>
                <w:i/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  <w:p w:rsidR="00B1358B" w:rsidRPr="001E0102" w:rsidRDefault="00B1358B" w:rsidP="006555E4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Ответственный исполнитель </w:t>
            </w:r>
            <w:r w:rsidR="00212BB6" w:rsidRPr="001E0102">
              <w:rPr>
                <w:sz w:val="16"/>
                <w:szCs w:val="16"/>
              </w:rPr>
              <w:t>-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1358B" w:rsidRPr="001E0102" w:rsidRDefault="00212BB6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3</w:t>
            </w:r>
            <w:r w:rsidR="00AC31C8" w:rsidRPr="001E0102">
              <w:rPr>
                <w:sz w:val="16"/>
                <w:szCs w:val="16"/>
              </w:rPr>
              <w:t xml:space="preserve"> рабочих дня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Руководитель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Комиссия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</w:tc>
        <w:tc>
          <w:tcPr>
            <w:tcW w:w="709" w:type="dxa"/>
            <w:shd w:val="clear" w:color="auto" w:fill="auto"/>
          </w:tcPr>
          <w:p w:rsidR="00B1358B" w:rsidRPr="001E0102" w:rsidRDefault="00B1358B" w:rsidP="006555E4">
            <w:pPr>
              <w:rPr>
                <w:b/>
                <w:i/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</w:t>
            </w:r>
          </w:p>
        </w:tc>
        <w:tc>
          <w:tcPr>
            <w:tcW w:w="198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Подлежит отражению в бухгалтерском учете по счетам Рабочего Плана счетов – списание с</w:t>
            </w:r>
            <w:r w:rsidR="00212BB6" w:rsidRPr="001E0102">
              <w:t>о</w:t>
            </w:r>
            <w:r w:rsidRPr="001E0102">
              <w:t xml:space="preserve"> счета 27 с постановкой на з.б. 02.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           Прикладывается к журналу операций № </w:t>
            </w:r>
            <w:r w:rsidR="00AC31C8" w:rsidRPr="001E0102">
              <w:t>0509213 по забалансовым счетам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       Данные о движении материальных </w:t>
            </w:r>
            <w:r w:rsidRPr="001E0102">
              <w:lastRenderedPageBreak/>
              <w:t>запасов отражаются в Карточке количественно-суммового учета материальных ценностей (ф. 0504041).</w:t>
            </w:r>
          </w:p>
          <w:p w:rsidR="00B1358B" w:rsidRPr="001E0102" w:rsidRDefault="00B1358B" w:rsidP="006555E4">
            <w:pPr>
              <w:spacing w:after="160" w:line="259" w:lineRule="auto"/>
            </w:pPr>
          </w:p>
        </w:tc>
        <w:tc>
          <w:tcPr>
            <w:tcW w:w="113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 xml:space="preserve">Срок проверки </w:t>
            </w:r>
            <w:r w:rsidR="00AC31C8" w:rsidRPr="001E0102">
              <w:rPr>
                <w:sz w:val="16"/>
                <w:szCs w:val="16"/>
              </w:rPr>
              <w:t>2 рабочих дня</w:t>
            </w:r>
            <w:r w:rsidRPr="001E0102">
              <w:rPr>
                <w:sz w:val="16"/>
                <w:szCs w:val="16"/>
              </w:rPr>
              <w:t>.</w:t>
            </w:r>
          </w:p>
          <w:p w:rsidR="00AC31C8" w:rsidRPr="001E0102" w:rsidRDefault="00AC31C8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представления запрашиваемых бухгалтерией дополнительных документов </w:t>
            </w:r>
            <w:r w:rsidR="00AC31C8" w:rsidRPr="001E0102">
              <w:rPr>
                <w:sz w:val="16"/>
                <w:szCs w:val="16"/>
              </w:rPr>
              <w:t>1 рабочий день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B1358B" w:rsidRPr="001E0102" w:rsidTr="006555E4">
        <w:trPr>
          <w:trHeight w:val="1310"/>
        </w:trPr>
        <w:tc>
          <w:tcPr>
            <w:tcW w:w="297" w:type="dxa"/>
            <w:shd w:val="clear" w:color="auto" w:fill="auto"/>
          </w:tcPr>
          <w:p w:rsidR="00B1358B" w:rsidRPr="001E0102" w:rsidRDefault="008D7220" w:rsidP="005F360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2</w:t>
            </w:r>
            <w:r w:rsidR="005F3608" w:rsidRPr="001E0102">
              <w:rPr>
                <w:sz w:val="16"/>
                <w:szCs w:val="16"/>
              </w:rPr>
              <w:t>0</w:t>
            </w:r>
          </w:p>
        </w:tc>
        <w:tc>
          <w:tcPr>
            <w:tcW w:w="2108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Оформление решения о прекращении признания активами объектов нефинансовых активов, в том числе  </w:t>
            </w:r>
          </w:p>
          <w:p w:rsidR="00B1358B" w:rsidRPr="001E0102" w:rsidRDefault="00B1358B" w:rsidP="006555E4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ind w:left="348"/>
            </w:pPr>
            <w:r w:rsidRPr="001E0102">
              <w:t xml:space="preserve">основных средств, </w:t>
            </w:r>
          </w:p>
          <w:p w:rsidR="00B1358B" w:rsidRPr="001E0102" w:rsidRDefault="00B1358B" w:rsidP="006555E4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ind w:left="348"/>
            </w:pPr>
            <w:r w:rsidRPr="001E0102">
              <w:t xml:space="preserve">нематериальных активов, </w:t>
            </w:r>
          </w:p>
          <w:p w:rsidR="00B1358B" w:rsidRPr="001E0102" w:rsidRDefault="00B1358B" w:rsidP="006555E4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ind w:left="348"/>
            </w:pPr>
            <w:r w:rsidRPr="001E0102">
              <w:t xml:space="preserve">непроизведенных активов, </w:t>
            </w:r>
          </w:p>
          <w:p w:rsidR="00B1358B" w:rsidRPr="001E0102" w:rsidRDefault="00B1358B" w:rsidP="006555E4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ind w:left="348"/>
            </w:pPr>
            <w:r w:rsidRPr="001E0102">
              <w:t xml:space="preserve">материальных запасов, </w:t>
            </w:r>
          </w:p>
          <w:p w:rsidR="00B1358B" w:rsidRPr="001E0102" w:rsidRDefault="00B1358B" w:rsidP="006555E4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ind w:left="348"/>
            </w:pPr>
            <w:r w:rsidRPr="001E0102">
              <w:t>прав пользования нематериальными активами.</w:t>
            </w:r>
          </w:p>
          <w:p w:rsidR="00B1358B" w:rsidRPr="001E0102" w:rsidRDefault="00B1358B" w:rsidP="006555E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E0102">
              <w:rPr>
                <w:b/>
              </w:rPr>
              <w:t xml:space="preserve">             Решение о прекращении признания активами объектов нефинансовых активов (</w:t>
            </w:r>
            <w:hyperlink r:id="rId8" w:history="1">
              <w:r w:rsidRPr="001E0102">
                <w:rPr>
                  <w:b/>
                  <w:color w:val="0000FF"/>
                </w:rPr>
                <w:t>ф. 0510440</w:t>
              </w:r>
            </w:hyperlink>
            <w:r w:rsidRPr="001E0102">
              <w:rPr>
                <w:b/>
              </w:rPr>
              <w:t xml:space="preserve">) с приложенным Листом голосования.   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Документ основание –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Инвентаризационные описи (сличительные ведомости) по объектам </w:t>
            </w:r>
            <w:r w:rsidRPr="001E0102">
              <w:lastRenderedPageBreak/>
              <w:t>нефинансовых активов.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</w:rPr>
            </w:pPr>
            <w:r w:rsidRPr="001E0102">
              <w:rPr>
                <w:b/>
              </w:rPr>
              <w:t xml:space="preserve">                </w:t>
            </w:r>
            <w:r w:rsidRPr="001E0102">
              <w:rPr>
                <w:i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электронный</w:t>
            </w:r>
          </w:p>
        </w:tc>
        <w:tc>
          <w:tcPr>
            <w:tcW w:w="113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исполнитель) </w:t>
            </w:r>
            <w:r w:rsidR="00ED2ED2" w:rsidRPr="001E0102">
              <w:rPr>
                <w:sz w:val="16"/>
                <w:szCs w:val="16"/>
              </w:rPr>
              <w:t>-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не позднее рабочего дня, следующего за днем утверждения Акта о результатах инвентаризации (ф. 0504835).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056DE" w:rsidRPr="001E0102" w:rsidRDefault="00B1358B" w:rsidP="006555E4">
            <w:pPr>
              <w:rPr>
                <w:b/>
                <w:i/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  <w:p w:rsidR="00B1358B" w:rsidRPr="001E0102" w:rsidRDefault="00B1358B" w:rsidP="006555E4">
            <w:pPr>
              <w:spacing w:after="160" w:line="259" w:lineRule="auto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5</w:t>
            </w:r>
          </w:p>
          <w:p w:rsidR="00B1358B" w:rsidRPr="001E0102" w:rsidRDefault="00B1358B" w:rsidP="006555E4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2056DE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Ответственный исполнитель </w:t>
            </w:r>
            <w:r w:rsidR="002056DE" w:rsidRPr="001E0102">
              <w:rPr>
                <w:sz w:val="16"/>
                <w:szCs w:val="16"/>
              </w:rPr>
              <w:t>-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1358B" w:rsidRPr="001E0102" w:rsidRDefault="002056DE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3 рабочих дня</w:t>
            </w:r>
            <w:r w:rsidR="00B1358B" w:rsidRPr="001E0102">
              <w:rPr>
                <w:sz w:val="16"/>
                <w:szCs w:val="16"/>
              </w:rPr>
              <w:t xml:space="preserve">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Руководитель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Комиссия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</w:tc>
        <w:tc>
          <w:tcPr>
            <w:tcW w:w="709" w:type="dxa"/>
            <w:shd w:val="clear" w:color="auto" w:fill="auto"/>
          </w:tcPr>
          <w:p w:rsidR="002056DE" w:rsidRPr="001E0102" w:rsidRDefault="00B1358B" w:rsidP="006555E4">
            <w:pPr>
              <w:rPr>
                <w:b/>
                <w:i/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  <w:p w:rsidR="00B1358B" w:rsidRPr="001E0102" w:rsidRDefault="00B1358B" w:rsidP="006555E4">
            <w:pPr>
              <w:rPr>
                <w:b/>
                <w:i/>
                <w:sz w:val="16"/>
                <w:szCs w:val="16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</w:t>
            </w:r>
            <w:r w:rsidR="002056DE" w:rsidRPr="001E0102">
              <w:rPr>
                <w:sz w:val="16"/>
                <w:szCs w:val="16"/>
              </w:rPr>
              <w:t xml:space="preserve"> сотрудник бухгалтерской службы</w:t>
            </w:r>
          </w:p>
          <w:p w:rsidR="00B1358B" w:rsidRPr="001E0102" w:rsidRDefault="00B1358B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Подлежит отражению в бухгалтерском учете по счетам Рабочего Плана счетов. 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     Решение комиссии (ф. 0510440) является первичным документом для отражения бухгалтерских операций по выбытию объектов нефинансовых активов, признанных комиссией не активами, с балансового учета и отражения их на забалансовом счете 02 "Материальные ценности на хранении".  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В дальнейшем требуется определение функции данного объекта, </w:t>
            </w:r>
            <w:r w:rsidRPr="001E0102">
              <w:lastRenderedPageBreak/>
              <w:t>учитываемого на забалансовом счете (продать, передать, реклассифицировать)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      Прикладывается к журналу операций № </w:t>
            </w:r>
            <w:r w:rsidR="002056DE" w:rsidRPr="001E0102">
              <w:t>7</w:t>
            </w:r>
          </w:p>
          <w:p w:rsidR="00B1358B" w:rsidRPr="001E0102" w:rsidRDefault="00B1358B" w:rsidP="006555E4">
            <w:pPr>
              <w:spacing w:after="160" w:line="259" w:lineRule="auto"/>
            </w:pPr>
            <w:r w:rsidRPr="001E0102">
              <w:t xml:space="preserve">            Данные о движении инвентарных объектов отражаются в Инвентарной карточке учета нефинансовых активов (ф. 0509215) или в Инвентарной карточке группового учета нефинансовых активов (ф. 0509216).</w:t>
            </w:r>
          </w:p>
          <w:p w:rsidR="00B1358B" w:rsidRPr="001E0102" w:rsidRDefault="00B1358B" w:rsidP="006555E4">
            <w:pPr>
              <w:spacing w:after="160" w:line="259" w:lineRule="auto"/>
            </w:pPr>
          </w:p>
        </w:tc>
        <w:tc>
          <w:tcPr>
            <w:tcW w:w="1134" w:type="dxa"/>
            <w:shd w:val="clear" w:color="auto" w:fill="auto"/>
          </w:tcPr>
          <w:p w:rsidR="00B1358B" w:rsidRPr="001E0102" w:rsidRDefault="002056DE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 xml:space="preserve">Срок проверки 2 </w:t>
            </w:r>
            <w:r w:rsidR="00B1358B" w:rsidRPr="001E0102">
              <w:rPr>
                <w:sz w:val="16"/>
                <w:szCs w:val="16"/>
              </w:rPr>
              <w:t>рабочих дн</w:t>
            </w:r>
            <w:r w:rsidRPr="001E0102">
              <w:rPr>
                <w:sz w:val="16"/>
                <w:szCs w:val="16"/>
              </w:rPr>
              <w:t>я</w:t>
            </w:r>
            <w:r w:rsidR="00B1358B" w:rsidRPr="001E0102">
              <w:rPr>
                <w:sz w:val="16"/>
                <w:szCs w:val="16"/>
              </w:rPr>
              <w:t>.</w:t>
            </w:r>
          </w:p>
          <w:p w:rsidR="002056DE" w:rsidRPr="001E0102" w:rsidRDefault="002056DE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представления запрашиваемых бухгалтерией дополнительных документов </w:t>
            </w:r>
            <w:r w:rsidR="002056DE" w:rsidRPr="001E0102">
              <w:rPr>
                <w:sz w:val="16"/>
                <w:szCs w:val="16"/>
              </w:rPr>
              <w:t>1 рабочий день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B1358B" w:rsidRPr="001E0102" w:rsidTr="006555E4">
        <w:trPr>
          <w:trHeight w:val="1310"/>
        </w:trPr>
        <w:tc>
          <w:tcPr>
            <w:tcW w:w="297" w:type="dxa"/>
            <w:shd w:val="clear" w:color="auto" w:fill="auto"/>
          </w:tcPr>
          <w:p w:rsidR="00B1358B" w:rsidRPr="001E0102" w:rsidRDefault="007D5F9F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2</w:t>
            </w:r>
            <w:r w:rsidR="005F3608" w:rsidRPr="001E0102">
              <w:rPr>
                <w:sz w:val="16"/>
                <w:szCs w:val="16"/>
              </w:rPr>
              <w:t>1</w:t>
            </w:r>
          </w:p>
        </w:tc>
        <w:tc>
          <w:tcPr>
            <w:tcW w:w="2108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u w:val="single"/>
              </w:rPr>
            </w:pPr>
            <w:r w:rsidRPr="001E0102">
              <w:t xml:space="preserve">Списание основных средств, в том числе стоимостью до 10 000 рублей включительно, биологических активов, по причине </w:t>
            </w:r>
            <w:r w:rsidRPr="001E0102">
              <w:rPr>
                <w:b/>
              </w:rPr>
              <w:t xml:space="preserve">утраты ими потребительских свойств (физический, моральный износ) </w:t>
            </w:r>
            <w:r w:rsidRPr="001E0102">
              <w:t>по результатам инвентаризации</w:t>
            </w:r>
            <w:r w:rsidRPr="001E0102">
              <w:rPr>
                <w:i/>
              </w:rPr>
              <w:t xml:space="preserve">, </w:t>
            </w:r>
            <w:r w:rsidRPr="001E0102">
              <w:t>утилизация ТРЕБУЕТСЯ.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u w:val="single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rPr>
                <w:b/>
              </w:rPr>
              <w:t xml:space="preserve">0510454 Акт о списании объектов нефинансовых </w:t>
            </w:r>
            <w:r w:rsidRPr="001E0102">
              <w:rPr>
                <w:b/>
              </w:rPr>
              <w:lastRenderedPageBreak/>
              <w:t>активов (кроме транспортных средств),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u w:val="single"/>
              </w:rPr>
            </w:pPr>
            <w:r w:rsidRPr="001E0102">
              <w:rPr>
                <w:b/>
              </w:rPr>
              <w:t>0510456 Акт о списании транспортного средства.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Лист голосования к акту на списание НЕ ФОРМИРУЕТСЯ.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 Документ-основание –Решение о прекращении признания активами объектов нефинансовых активов (ф. 0510440) с приложенным ЛИСТОМ ГОЛОСОВАНИЯ.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</w:rPr>
            </w:pPr>
            <w:r w:rsidRPr="001E0102">
              <w:t xml:space="preserve">В графе 9 Раздела 3 "Заключение комиссии" Решения комиссии (ф. 0510440) указана резолюция </w:t>
            </w:r>
            <w:r w:rsidRPr="001E0102">
              <w:rPr>
                <w:i/>
              </w:rPr>
              <w:t>«списать объект нефинансового актива».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</w:rPr>
            </w:pPr>
            <w:r w:rsidRPr="001E0102">
              <w:rPr>
                <w:b/>
              </w:rPr>
              <w:t xml:space="preserve">                </w:t>
            </w:r>
            <w:r w:rsidRPr="001E0102">
              <w:rPr>
                <w:i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7D5F9F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электронный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7D5F9F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исполнитель) </w:t>
            </w:r>
            <w:r w:rsidR="007D5F9F" w:rsidRPr="001E0102">
              <w:rPr>
                <w:sz w:val="16"/>
                <w:szCs w:val="16"/>
              </w:rPr>
              <w:t>-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Одновременно с Решением комиссии (ф. 0510440) после утверждения руководителем учреждения</w:t>
            </w:r>
            <w:r w:rsidRPr="001E0102">
              <w:rPr>
                <w:rFonts w:cs="Calibri"/>
              </w:rPr>
              <w:t xml:space="preserve"> </w:t>
            </w:r>
            <w:r w:rsidRPr="001E0102">
              <w:rPr>
                <w:sz w:val="16"/>
                <w:szCs w:val="16"/>
              </w:rPr>
              <w:t>Решения (0510440).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B1358B" w:rsidRPr="001E0102" w:rsidRDefault="00B1358B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1275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Ответственный исполнитель (</w:t>
            </w:r>
            <w:r w:rsidRPr="001E0102">
              <w:rPr>
                <w:i/>
                <w:sz w:val="16"/>
                <w:szCs w:val="16"/>
              </w:rPr>
              <w:t>при необходимости)</w:t>
            </w:r>
            <w:r w:rsidRPr="001E0102">
              <w:rPr>
                <w:sz w:val="16"/>
                <w:szCs w:val="16"/>
              </w:rPr>
              <w:t xml:space="preserve"> </w:t>
            </w:r>
            <w:r w:rsidR="007D5F9F" w:rsidRPr="001E0102">
              <w:rPr>
                <w:sz w:val="16"/>
                <w:szCs w:val="16"/>
              </w:rPr>
              <w:t>-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1358B" w:rsidRPr="001E0102" w:rsidRDefault="00D36F81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3</w:t>
            </w:r>
            <w:r w:rsidR="00AA22B2" w:rsidRPr="001E0102">
              <w:rPr>
                <w:sz w:val="16"/>
                <w:szCs w:val="16"/>
              </w:rPr>
              <w:t xml:space="preserve"> рабочих дня</w:t>
            </w:r>
            <w:r w:rsidR="00B1358B" w:rsidRPr="001E0102">
              <w:rPr>
                <w:sz w:val="16"/>
                <w:szCs w:val="16"/>
              </w:rPr>
              <w:t xml:space="preserve">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Руководитель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Комиссия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Главный распорядителем бюджетных средств, осуществляющим полномочия собственника имущества - в случае если законодательством Российской Федерации </w:t>
            </w:r>
            <w:r w:rsidRPr="001E0102">
              <w:lastRenderedPageBreak/>
              <w:t>решение о списании имущества требует согласования с собственником имущества (с уполномоченным им органом власти).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</w:tc>
        <w:tc>
          <w:tcPr>
            <w:tcW w:w="709" w:type="dxa"/>
            <w:shd w:val="clear" w:color="auto" w:fill="auto"/>
          </w:tcPr>
          <w:p w:rsidR="00CE1227" w:rsidRPr="001E0102" w:rsidRDefault="00B1358B" w:rsidP="006555E4">
            <w:pPr>
              <w:rPr>
                <w:b/>
                <w:i/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цифровой способ</w:t>
            </w:r>
          </w:p>
          <w:p w:rsidR="00B1358B" w:rsidRPr="001E0102" w:rsidRDefault="00B1358B" w:rsidP="006555E4">
            <w:pPr>
              <w:rPr>
                <w:b/>
                <w:i/>
                <w:sz w:val="16"/>
                <w:szCs w:val="16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службы,</w:t>
            </w:r>
          </w:p>
          <w:p w:rsidR="00B1358B" w:rsidRPr="001E0102" w:rsidRDefault="00B1358B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На основании Акта о списании не формируются бухгалтерские проводки.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</w:tc>
        <w:tc>
          <w:tcPr>
            <w:tcW w:w="113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проверки </w:t>
            </w:r>
            <w:r w:rsidR="00F13D3F" w:rsidRPr="001E0102">
              <w:rPr>
                <w:sz w:val="16"/>
                <w:szCs w:val="16"/>
              </w:rPr>
              <w:t>2</w:t>
            </w:r>
            <w:r w:rsidR="00CE1227" w:rsidRPr="001E0102">
              <w:rPr>
                <w:sz w:val="16"/>
                <w:szCs w:val="16"/>
              </w:rPr>
              <w:t xml:space="preserve"> </w:t>
            </w:r>
            <w:r w:rsidRPr="001E0102">
              <w:rPr>
                <w:sz w:val="16"/>
                <w:szCs w:val="16"/>
              </w:rPr>
              <w:t>рабочи</w:t>
            </w:r>
            <w:r w:rsidR="00F13D3F" w:rsidRPr="001E0102">
              <w:rPr>
                <w:sz w:val="16"/>
                <w:szCs w:val="16"/>
              </w:rPr>
              <w:t>х д</w:t>
            </w:r>
            <w:r w:rsidR="004B2C2D" w:rsidRPr="001E0102">
              <w:rPr>
                <w:sz w:val="16"/>
                <w:szCs w:val="16"/>
              </w:rPr>
              <w:t>н</w:t>
            </w:r>
            <w:r w:rsidR="00F13D3F" w:rsidRPr="001E0102">
              <w:rPr>
                <w:sz w:val="16"/>
                <w:szCs w:val="16"/>
              </w:rPr>
              <w:t>я</w:t>
            </w:r>
            <w:r w:rsidRPr="001E0102">
              <w:rPr>
                <w:sz w:val="16"/>
                <w:szCs w:val="16"/>
              </w:rPr>
              <w:t>.</w:t>
            </w:r>
          </w:p>
          <w:p w:rsidR="00CE1227" w:rsidRPr="001E0102" w:rsidRDefault="00CE1227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представления запрашиваемых бухгалтерией дополнительных документов </w:t>
            </w:r>
            <w:r w:rsidR="00CE1227" w:rsidRPr="001E0102">
              <w:rPr>
                <w:sz w:val="16"/>
                <w:szCs w:val="16"/>
              </w:rPr>
              <w:t>1</w:t>
            </w:r>
            <w:r w:rsidRPr="001E0102">
              <w:rPr>
                <w:sz w:val="16"/>
                <w:szCs w:val="16"/>
              </w:rPr>
              <w:t xml:space="preserve"> рабочи</w:t>
            </w:r>
            <w:r w:rsidR="00CE1227" w:rsidRPr="001E0102">
              <w:rPr>
                <w:sz w:val="16"/>
                <w:szCs w:val="16"/>
              </w:rPr>
              <w:t>й день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B1358B" w:rsidRPr="001E0102" w:rsidTr="006555E4">
        <w:trPr>
          <w:trHeight w:val="1310"/>
        </w:trPr>
        <w:tc>
          <w:tcPr>
            <w:tcW w:w="297" w:type="dxa"/>
            <w:shd w:val="clear" w:color="auto" w:fill="auto"/>
          </w:tcPr>
          <w:p w:rsidR="00B1358B" w:rsidRPr="001E0102" w:rsidRDefault="00172149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2</w:t>
            </w:r>
            <w:r w:rsidR="005F3608" w:rsidRPr="001E0102">
              <w:rPr>
                <w:sz w:val="16"/>
                <w:szCs w:val="16"/>
              </w:rPr>
              <w:t>2</w:t>
            </w:r>
          </w:p>
        </w:tc>
        <w:tc>
          <w:tcPr>
            <w:tcW w:w="2108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Списание основных средств, в том числе стоимостью до 10 000 рублей включительно, биологических активов, по причине </w:t>
            </w:r>
            <w:r w:rsidRPr="001E0102">
              <w:rPr>
                <w:b/>
              </w:rPr>
              <w:t xml:space="preserve">хищения </w:t>
            </w:r>
            <w:r w:rsidRPr="001E0102">
              <w:t>по результатам инвентаризации</w:t>
            </w:r>
            <w:r w:rsidRPr="001E0102">
              <w:rPr>
                <w:i/>
              </w:rPr>
              <w:t xml:space="preserve">, </w:t>
            </w:r>
            <w:r w:rsidRPr="001E0102">
              <w:t>утилизация</w:t>
            </w:r>
            <w:r w:rsidRPr="001E0102">
              <w:rPr>
                <w:u w:val="single"/>
              </w:rPr>
              <w:t xml:space="preserve"> </w:t>
            </w:r>
            <w:r w:rsidRPr="001E0102">
              <w:t>НЕ ТРЕБУЕТСЯ.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u w:val="single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rPr>
                <w:b/>
              </w:rPr>
              <w:t>0510454 Акт о списании объектов нефинансовых активов (кроме транспортных средств),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rPr>
                <w:b/>
              </w:rPr>
              <w:t xml:space="preserve">0510456 Акт о списании транспортного средства </w:t>
            </w:r>
            <w:r w:rsidRPr="001E0102">
              <w:t xml:space="preserve">с приложенным Листом голосования.   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 Документ-основание – инвентаризационные описи, 0510463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Акт о результатах инвентаризации.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</w:rPr>
            </w:pPr>
            <w:r w:rsidRPr="001E0102">
              <w:rPr>
                <w:b/>
              </w:rPr>
              <w:t xml:space="preserve">               </w:t>
            </w:r>
            <w:r w:rsidRPr="001E0102">
              <w:rPr>
                <w:i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3C37E3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электронный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3C37E3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</w:t>
            </w:r>
            <w:r w:rsidR="003C37E3" w:rsidRPr="001E0102">
              <w:rPr>
                <w:sz w:val="16"/>
                <w:szCs w:val="16"/>
              </w:rPr>
              <w:t>-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B1358B" w:rsidRPr="001E0102" w:rsidRDefault="00B1358B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1275" w:type="dxa"/>
            <w:shd w:val="clear" w:color="auto" w:fill="auto"/>
          </w:tcPr>
          <w:p w:rsidR="003C37E3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Ответственный исполнитель </w:t>
            </w:r>
            <w:r w:rsidR="003C37E3" w:rsidRPr="001E0102">
              <w:rPr>
                <w:sz w:val="16"/>
                <w:szCs w:val="16"/>
              </w:rPr>
              <w:t>-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1358B" w:rsidRPr="001E0102" w:rsidRDefault="003C37E3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3 рабочих дня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Руководитель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Комиссия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Главный распорядителем бюджетных средств (учредитель</w:t>
            </w:r>
            <w:proofErr w:type="gramStart"/>
            <w:r w:rsidRPr="001E0102">
              <w:t>) ,</w:t>
            </w:r>
            <w:proofErr w:type="gramEnd"/>
            <w:r w:rsidRPr="001E0102">
              <w:t xml:space="preserve"> осуществляющим </w:t>
            </w:r>
            <w:r w:rsidRPr="001E0102">
              <w:lastRenderedPageBreak/>
              <w:t>полномочия собственника имущества - в случае если законодательством Российской Федерации решение о списании имущества требует согласования с собственником имущества (с уполномоченным им органом власти).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</w:tc>
        <w:tc>
          <w:tcPr>
            <w:tcW w:w="709" w:type="dxa"/>
            <w:shd w:val="clear" w:color="auto" w:fill="auto"/>
          </w:tcPr>
          <w:p w:rsidR="003C37E3" w:rsidRPr="001E0102" w:rsidRDefault="00B1358B" w:rsidP="006555E4">
            <w:pPr>
              <w:rPr>
                <w:b/>
                <w:i/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цифровой способ</w:t>
            </w:r>
          </w:p>
          <w:p w:rsidR="00B1358B" w:rsidRPr="001E0102" w:rsidRDefault="00B1358B" w:rsidP="006555E4">
            <w:pPr>
              <w:rPr>
                <w:b/>
                <w:i/>
                <w:sz w:val="16"/>
                <w:szCs w:val="16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</w:t>
            </w:r>
          </w:p>
        </w:tc>
        <w:tc>
          <w:tcPr>
            <w:tcW w:w="198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Подлежит отражению в бухгалтерском учете по счетам Рабочего Плана счетов.                Прикладывается к журналу операций № </w:t>
            </w:r>
            <w:r w:rsidR="0004143D" w:rsidRPr="001E0102">
              <w:t>7</w:t>
            </w:r>
          </w:p>
          <w:p w:rsidR="00B1358B" w:rsidRPr="001E0102" w:rsidRDefault="003C37E3" w:rsidP="006555E4">
            <w:pPr>
              <w:spacing w:after="160" w:line="259" w:lineRule="auto"/>
            </w:pPr>
            <w:r w:rsidRPr="001E0102">
              <w:t xml:space="preserve">           </w:t>
            </w:r>
            <w:r w:rsidR="00B1358B" w:rsidRPr="001E0102">
              <w:t xml:space="preserve">Данные о движении инвентарных </w:t>
            </w:r>
            <w:r w:rsidR="00B1358B" w:rsidRPr="001E0102">
              <w:lastRenderedPageBreak/>
              <w:t>объектов отражаются в Инвентарной карточке учета нефинансовых активов (ф. 0509215) или в Инвентарной карточке группового учета нефинансовых активов (ф. 0509216).</w:t>
            </w:r>
          </w:p>
          <w:p w:rsidR="00B1358B" w:rsidRPr="001E0102" w:rsidRDefault="00B1358B" w:rsidP="006555E4">
            <w:pPr>
              <w:spacing w:after="160" w:line="259" w:lineRule="auto"/>
            </w:pPr>
          </w:p>
        </w:tc>
        <w:tc>
          <w:tcPr>
            <w:tcW w:w="113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 xml:space="preserve">Срок проверки </w:t>
            </w:r>
            <w:r w:rsidR="00F13D3F" w:rsidRPr="001E0102">
              <w:rPr>
                <w:sz w:val="16"/>
                <w:szCs w:val="16"/>
              </w:rPr>
              <w:t>2</w:t>
            </w:r>
            <w:r w:rsidR="0004143D" w:rsidRPr="001E0102">
              <w:rPr>
                <w:sz w:val="16"/>
                <w:szCs w:val="16"/>
              </w:rPr>
              <w:t>рабочи</w:t>
            </w:r>
            <w:r w:rsidR="00F13D3F" w:rsidRPr="001E0102">
              <w:rPr>
                <w:sz w:val="16"/>
                <w:szCs w:val="16"/>
              </w:rPr>
              <w:t>х дня</w:t>
            </w:r>
            <w:r w:rsidRPr="001E0102">
              <w:rPr>
                <w:sz w:val="16"/>
                <w:szCs w:val="16"/>
              </w:rPr>
              <w:t>.</w:t>
            </w:r>
          </w:p>
          <w:p w:rsidR="0004143D" w:rsidRPr="001E0102" w:rsidRDefault="0004143D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представления запрашиваемых бухгалте</w:t>
            </w:r>
            <w:r w:rsidR="0004143D" w:rsidRPr="001E0102">
              <w:rPr>
                <w:sz w:val="16"/>
                <w:szCs w:val="16"/>
              </w:rPr>
              <w:t>рией дополнительных документов 1</w:t>
            </w:r>
            <w:r w:rsidRPr="001E0102">
              <w:rPr>
                <w:sz w:val="16"/>
                <w:szCs w:val="16"/>
              </w:rPr>
              <w:t xml:space="preserve"> рабочи</w:t>
            </w:r>
            <w:r w:rsidR="0004143D" w:rsidRPr="001E0102">
              <w:rPr>
                <w:sz w:val="16"/>
                <w:szCs w:val="16"/>
              </w:rPr>
              <w:t>й день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B1358B" w:rsidRPr="001E0102" w:rsidTr="006555E4">
        <w:trPr>
          <w:trHeight w:val="1310"/>
        </w:trPr>
        <w:tc>
          <w:tcPr>
            <w:tcW w:w="297" w:type="dxa"/>
            <w:shd w:val="clear" w:color="auto" w:fill="auto"/>
          </w:tcPr>
          <w:p w:rsidR="00B1358B" w:rsidRPr="001E0102" w:rsidRDefault="002C0F7F" w:rsidP="001E129D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2</w:t>
            </w:r>
            <w:r w:rsidR="001E129D" w:rsidRPr="001E0102">
              <w:rPr>
                <w:sz w:val="16"/>
                <w:szCs w:val="16"/>
              </w:rPr>
              <w:t>3</w:t>
            </w:r>
          </w:p>
        </w:tc>
        <w:tc>
          <w:tcPr>
            <w:tcW w:w="2108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t xml:space="preserve">Списание основных средств, в том числе стоимостью до 10 000 рублей включительно, биологических активов, по причине </w:t>
            </w:r>
            <w:r w:rsidRPr="001E0102">
              <w:rPr>
                <w:b/>
              </w:rPr>
              <w:t>гибели, уничтожения или невозможности установления местонахождения в результате стихийных бедствий, чрезвычайных,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утилизация НЕ ТРЕБУЕТСЯ.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u w:val="single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rPr>
                <w:b/>
              </w:rPr>
              <w:t xml:space="preserve">0510454 Акт о списании объектов нефинансовых активов (кроме транспортных </w:t>
            </w:r>
            <w:r w:rsidRPr="001E0102">
              <w:rPr>
                <w:b/>
              </w:rPr>
              <w:lastRenderedPageBreak/>
              <w:t>средств),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rPr>
                <w:b/>
              </w:rPr>
              <w:t xml:space="preserve">0510456 Акт о списании транспортного средства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с приложенным Листом голосования.   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 Документ-основание – инвентаризационные описи, 0510463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Акт о результатах инвентаризации.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</w:rPr>
            </w:pPr>
            <w:r w:rsidRPr="001E0102">
              <w:rPr>
                <w:i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2C0F7F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электронный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</w:t>
            </w:r>
            <w:r w:rsidR="002C0F7F" w:rsidRPr="001E0102">
              <w:rPr>
                <w:sz w:val="16"/>
                <w:szCs w:val="16"/>
              </w:rPr>
              <w:t>та (ответственный исполнитель) -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B1358B" w:rsidRPr="001E0102" w:rsidRDefault="00B1358B" w:rsidP="006555E4">
            <w:pPr>
              <w:rPr>
                <w:b/>
                <w:i/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цифровой </w:t>
            </w:r>
          </w:p>
          <w:p w:rsidR="00B1358B" w:rsidRPr="001E0102" w:rsidRDefault="00B1358B" w:rsidP="006555E4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2C0F7F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Ответственный исполнитель (</w:t>
            </w:r>
            <w:r w:rsidRPr="001E0102">
              <w:rPr>
                <w:i/>
                <w:sz w:val="16"/>
                <w:szCs w:val="16"/>
              </w:rPr>
              <w:t>при необходимости)</w:t>
            </w:r>
            <w:r w:rsidRPr="001E0102">
              <w:rPr>
                <w:sz w:val="16"/>
                <w:szCs w:val="16"/>
              </w:rPr>
              <w:t xml:space="preserve"> </w:t>
            </w:r>
            <w:r w:rsidR="002C0F7F" w:rsidRPr="001E0102">
              <w:rPr>
                <w:sz w:val="16"/>
                <w:szCs w:val="16"/>
              </w:rPr>
              <w:t>-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1358B" w:rsidRPr="001E0102" w:rsidRDefault="002C0F7F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3 рабочих дня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Руководитель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Комиссия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Главный </w:t>
            </w:r>
            <w:r w:rsidR="004F0DFF" w:rsidRPr="001E0102">
              <w:t xml:space="preserve">распорядитель </w:t>
            </w:r>
            <w:r w:rsidR="002C0F7F" w:rsidRPr="001E0102">
              <w:t xml:space="preserve">бюджетных </w:t>
            </w:r>
            <w:proofErr w:type="gramStart"/>
            <w:r w:rsidR="002C0F7F" w:rsidRPr="001E0102">
              <w:t>средств</w:t>
            </w:r>
            <w:r w:rsidRPr="001E0102">
              <w:t xml:space="preserve"> ,</w:t>
            </w:r>
            <w:proofErr w:type="gramEnd"/>
            <w:r w:rsidRPr="001E0102">
              <w:t xml:space="preserve"> осуществляющи</w:t>
            </w:r>
            <w:r w:rsidR="004F0DFF" w:rsidRPr="001E0102">
              <w:t>й</w:t>
            </w:r>
            <w:r w:rsidRPr="001E0102">
              <w:t xml:space="preserve"> полномочия собственника имущества - в случае если законодательством Российской Федерации решение о списании имущества требует согласования с </w:t>
            </w:r>
            <w:r w:rsidRPr="001E0102">
              <w:lastRenderedPageBreak/>
              <w:t>собственником имущества (с уполномоченным им органом власти).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</w:tc>
        <w:tc>
          <w:tcPr>
            <w:tcW w:w="709" w:type="dxa"/>
            <w:shd w:val="clear" w:color="auto" w:fill="auto"/>
          </w:tcPr>
          <w:p w:rsidR="00B1358B" w:rsidRPr="001E0102" w:rsidRDefault="00B1358B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цифровой способ</w:t>
            </w:r>
          </w:p>
        </w:tc>
        <w:tc>
          <w:tcPr>
            <w:tcW w:w="851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 xml:space="preserve"> </w:t>
            </w:r>
            <w:r w:rsidRPr="001E0102">
              <w:rPr>
                <w:sz w:val="16"/>
                <w:szCs w:val="16"/>
              </w:rPr>
              <w:t>уполномоченный сотрудник бухгалтерской службы</w:t>
            </w:r>
          </w:p>
        </w:tc>
        <w:tc>
          <w:tcPr>
            <w:tcW w:w="198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Подлежит отражению в бухгалтерском учете по счетам Рабочего Плана счетов.                Прикладывается к журналу операций № </w:t>
            </w:r>
            <w:r w:rsidR="002C0F7F" w:rsidRPr="001E0102">
              <w:t>7</w:t>
            </w:r>
          </w:p>
          <w:p w:rsidR="00B1358B" w:rsidRPr="001E0102" w:rsidRDefault="00B1358B" w:rsidP="006555E4">
            <w:pPr>
              <w:spacing w:after="160" w:line="259" w:lineRule="auto"/>
            </w:pPr>
            <w:r w:rsidRPr="001E0102">
              <w:t xml:space="preserve">            Данные о движении инвентарных объектов отражаются в Инвентарной карточке учета нефинансовых активов (ф. 0509215) или в Инвентарной карточке группового </w:t>
            </w:r>
            <w:r w:rsidRPr="001E0102">
              <w:lastRenderedPageBreak/>
              <w:t>учета нефинансовых активов (ф. 0509216).</w:t>
            </w:r>
          </w:p>
          <w:p w:rsidR="00B1358B" w:rsidRPr="001E0102" w:rsidRDefault="00B1358B" w:rsidP="006555E4">
            <w:pPr>
              <w:spacing w:after="160" w:line="259" w:lineRule="auto"/>
            </w:pPr>
          </w:p>
        </w:tc>
        <w:tc>
          <w:tcPr>
            <w:tcW w:w="113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 xml:space="preserve">Срок проверки </w:t>
            </w:r>
            <w:r w:rsidR="002C0F7F" w:rsidRPr="001E0102">
              <w:rPr>
                <w:sz w:val="16"/>
                <w:szCs w:val="16"/>
              </w:rPr>
              <w:t>2 рабочих дня</w:t>
            </w:r>
            <w:r w:rsidRPr="001E0102">
              <w:rPr>
                <w:sz w:val="16"/>
                <w:szCs w:val="16"/>
              </w:rPr>
              <w:t>.</w:t>
            </w:r>
          </w:p>
          <w:p w:rsidR="002C0F7F" w:rsidRPr="001E0102" w:rsidRDefault="002C0F7F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представления запрашиваемых бухгалтерией дополнительных документов </w:t>
            </w:r>
            <w:r w:rsidR="002C0F7F" w:rsidRPr="001E0102">
              <w:rPr>
                <w:sz w:val="16"/>
                <w:szCs w:val="16"/>
              </w:rPr>
              <w:t xml:space="preserve">1 </w:t>
            </w:r>
            <w:proofErr w:type="gramStart"/>
            <w:r w:rsidR="002C0F7F" w:rsidRPr="001E0102">
              <w:rPr>
                <w:sz w:val="16"/>
                <w:szCs w:val="16"/>
              </w:rPr>
              <w:t>рабочий  день</w:t>
            </w:r>
            <w:proofErr w:type="gramEnd"/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B1358B" w:rsidRPr="001E0102" w:rsidTr="006555E4">
        <w:trPr>
          <w:trHeight w:val="1310"/>
        </w:trPr>
        <w:tc>
          <w:tcPr>
            <w:tcW w:w="297" w:type="dxa"/>
            <w:shd w:val="clear" w:color="auto" w:fill="auto"/>
          </w:tcPr>
          <w:p w:rsidR="00B1358B" w:rsidRPr="001E0102" w:rsidRDefault="004F0DFF" w:rsidP="000C3BDB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2</w:t>
            </w:r>
            <w:r w:rsidR="000C3BDB" w:rsidRPr="001E0102">
              <w:rPr>
                <w:sz w:val="16"/>
                <w:szCs w:val="16"/>
              </w:rPr>
              <w:t>4</w:t>
            </w:r>
          </w:p>
        </w:tc>
        <w:tc>
          <w:tcPr>
            <w:tcW w:w="2108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t xml:space="preserve">Списание основных средств, ранее признанных </w:t>
            </w:r>
            <w:r w:rsidRPr="001E0102">
              <w:rPr>
                <w:b/>
              </w:rPr>
              <w:t>не активом, учитываемых на заб. счете 02,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u w:val="single"/>
              </w:rPr>
            </w:pPr>
            <w:r w:rsidRPr="001E0102">
              <w:t xml:space="preserve"> по причине </w:t>
            </w:r>
            <w:r w:rsidRPr="001E0102">
              <w:rPr>
                <w:b/>
              </w:rPr>
              <w:t xml:space="preserve">хищения </w:t>
            </w:r>
            <w:r w:rsidRPr="001E0102">
              <w:t>по результатам инвентаризации</w:t>
            </w:r>
            <w:r w:rsidRPr="001E0102">
              <w:rPr>
                <w:i/>
              </w:rPr>
              <w:t xml:space="preserve">, </w:t>
            </w:r>
            <w:r w:rsidRPr="001E0102">
              <w:rPr>
                <w:u w:val="single"/>
              </w:rPr>
              <w:t>утилизация НЕ ТРЕБУЕТСЯ.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u w:val="single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rPr>
                <w:b/>
              </w:rPr>
              <w:t>0510454 Акт о списании объектов нефинансовых активов (кроме транспортных средств),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rPr>
                <w:b/>
              </w:rPr>
              <w:t xml:space="preserve">0510456 Акт о списании транспортного средства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rPr>
                <w:u w:val="single"/>
              </w:rPr>
              <w:t>с приложенным Листом голосования.</w:t>
            </w:r>
            <w:r w:rsidRPr="001E0102">
              <w:t xml:space="preserve">   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 Документ-основание – </w:t>
            </w:r>
            <w:r w:rsidRPr="001E0102">
              <w:lastRenderedPageBreak/>
              <w:t>инвентаризационные описи, 0510463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Акт о результатах инвентаризации.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</w:rPr>
            </w:pPr>
            <w:r w:rsidRPr="001E0102">
              <w:rPr>
                <w:i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4F0DFF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электронный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</w:t>
            </w:r>
            <w:r w:rsidR="004F0DFF" w:rsidRPr="001E0102">
              <w:rPr>
                <w:sz w:val="16"/>
                <w:szCs w:val="16"/>
              </w:rPr>
              <w:t>ветственный исполнитель) -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уполномоченное лицо бухгалтерской службы.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B1358B" w:rsidRPr="001E0102" w:rsidRDefault="00B1358B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1275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Ответственный исполнитель (</w:t>
            </w:r>
            <w:r w:rsidRPr="001E0102">
              <w:rPr>
                <w:i/>
                <w:sz w:val="16"/>
                <w:szCs w:val="16"/>
              </w:rPr>
              <w:t>при необходимости)</w:t>
            </w:r>
            <w:r w:rsidRPr="001E0102">
              <w:rPr>
                <w:sz w:val="16"/>
                <w:szCs w:val="16"/>
              </w:rPr>
              <w:t xml:space="preserve"> </w:t>
            </w:r>
            <w:r w:rsidR="004F0DFF" w:rsidRPr="001E0102">
              <w:rPr>
                <w:sz w:val="16"/>
                <w:szCs w:val="16"/>
              </w:rPr>
              <w:t>-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1358B" w:rsidRPr="001E0102" w:rsidRDefault="004F0DFF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3 рабочих дня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Руководитель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Комиссия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Главный р</w:t>
            </w:r>
            <w:r w:rsidR="004F0DFF" w:rsidRPr="001E0102">
              <w:t xml:space="preserve">аспорядитель бюджетных </w:t>
            </w:r>
            <w:proofErr w:type="gramStart"/>
            <w:r w:rsidR="004F0DFF" w:rsidRPr="001E0102">
              <w:t>средств ,</w:t>
            </w:r>
            <w:proofErr w:type="gramEnd"/>
            <w:r w:rsidR="004F0DFF" w:rsidRPr="001E0102">
              <w:t xml:space="preserve"> осуществляющий</w:t>
            </w:r>
            <w:r w:rsidRPr="001E0102">
              <w:t xml:space="preserve"> полномочия собственника имущества - в случае если законодательством Российской Федерации решение о списании имущества требует согласования с собственником имущества (с уполномоченным им органом власти).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</w:tc>
        <w:tc>
          <w:tcPr>
            <w:tcW w:w="709" w:type="dxa"/>
            <w:shd w:val="clear" w:color="auto" w:fill="auto"/>
          </w:tcPr>
          <w:p w:rsidR="004F0DFF" w:rsidRPr="001E0102" w:rsidRDefault="00B1358B" w:rsidP="006555E4">
            <w:pPr>
              <w:rPr>
                <w:b/>
                <w:i/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цифровой способ</w:t>
            </w:r>
          </w:p>
          <w:p w:rsidR="00B1358B" w:rsidRPr="001E0102" w:rsidRDefault="00B1358B" w:rsidP="006555E4">
            <w:pPr>
              <w:rPr>
                <w:b/>
                <w:i/>
                <w:sz w:val="16"/>
                <w:szCs w:val="16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службы,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4.бухгалтерская служба (ЦБ)</w:t>
            </w:r>
          </w:p>
          <w:p w:rsidR="00B1358B" w:rsidRPr="001E0102" w:rsidRDefault="00B1358B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Подлежит отражению в бухгалтерском учете по счетам Рабочего Плана счетов (выбытие с заб.  счета 02 «Не АКТИВ»).                Прикладывается к журналу операций № </w:t>
            </w:r>
            <w:r w:rsidR="00DE2A08" w:rsidRPr="001E0102">
              <w:t>0509213</w:t>
            </w:r>
          </w:p>
          <w:p w:rsidR="00B1358B" w:rsidRPr="001E0102" w:rsidRDefault="00B1358B" w:rsidP="006555E4">
            <w:pPr>
              <w:spacing w:after="160" w:line="259" w:lineRule="auto"/>
            </w:pPr>
            <w:r w:rsidRPr="001E0102">
              <w:t xml:space="preserve">            Данные о движении инвентарных объектов отражаются в Инвентарной карточке учета нефинансовых активов (ф. 0509215) или в Инвентарной карточке группового учета нефинансовых активов (ф. 0509216).</w:t>
            </w:r>
          </w:p>
          <w:p w:rsidR="00B1358B" w:rsidRPr="001E0102" w:rsidRDefault="00B1358B" w:rsidP="006555E4">
            <w:pPr>
              <w:spacing w:after="160" w:line="259" w:lineRule="auto"/>
            </w:pPr>
          </w:p>
        </w:tc>
        <w:tc>
          <w:tcPr>
            <w:tcW w:w="113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проверки </w:t>
            </w:r>
            <w:r w:rsidR="00DE2A08" w:rsidRPr="001E0102">
              <w:rPr>
                <w:sz w:val="16"/>
                <w:szCs w:val="16"/>
              </w:rPr>
              <w:t xml:space="preserve">2 </w:t>
            </w:r>
            <w:r w:rsidRPr="001E0102">
              <w:rPr>
                <w:sz w:val="16"/>
                <w:szCs w:val="16"/>
              </w:rPr>
              <w:t>рабочих дн</w:t>
            </w:r>
            <w:r w:rsidR="00DE2A08" w:rsidRPr="001E0102">
              <w:rPr>
                <w:sz w:val="16"/>
                <w:szCs w:val="16"/>
              </w:rPr>
              <w:t>я</w:t>
            </w:r>
            <w:r w:rsidRPr="001E0102">
              <w:rPr>
                <w:sz w:val="16"/>
                <w:szCs w:val="16"/>
              </w:rPr>
              <w:t>.</w:t>
            </w:r>
          </w:p>
          <w:p w:rsidR="00DE2A08" w:rsidRPr="001E0102" w:rsidRDefault="00DE2A08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представления запрашиваемых бухгалтерией дополнительных документов </w:t>
            </w:r>
            <w:r w:rsidR="00DE2A08" w:rsidRPr="001E0102">
              <w:rPr>
                <w:sz w:val="16"/>
                <w:szCs w:val="16"/>
              </w:rPr>
              <w:t>1 рабочий день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B1358B" w:rsidRPr="001E0102" w:rsidTr="006555E4">
        <w:trPr>
          <w:trHeight w:val="1310"/>
        </w:trPr>
        <w:tc>
          <w:tcPr>
            <w:tcW w:w="297" w:type="dxa"/>
            <w:shd w:val="clear" w:color="auto" w:fill="auto"/>
          </w:tcPr>
          <w:p w:rsidR="00B1358B" w:rsidRPr="001E0102" w:rsidRDefault="008E3A0A" w:rsidP="0079560A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2</w:t>
            </w:r>
            <w:r w:rsidR="0079560A" w:rsidRPr="001E0102">
              <w:rPr>
                <w:sz w:val="16"/>
                <w:szCs w:val="16"/>
              </w:rPr>
              <w:t>5</w:t>
            </w:r>
          </w:p>
        </w:tc>
        <w:tc>
          <w:tcPr>
            <w:tcW w:w="2108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u w:val="single"/>
              </w:rPr>
            </w:pPr>
            <w:r w:rsidRPr="001E0102">
              <w:t xml:space="preserve">Списание основных средств, ранее признанных не активом, учитываемых на заб. счете 02 по причине </w:t>
            </w:r>
            <w:r w:rsidRPr="001E0102">
              <w:rPr>
                <w:b/>
              </w:rPr>
              <w:t xml:space="preserve">утраты ими потребительских свойств (физический, моральный износ) </w:t>
            </w:r>
            <w:r w:rsidRPr="001E0102">
              <w:t>по результатам инвентаризации</w:t>
            </w:r>
            <w:r w:rsidRPr="001E0102">
              <w:rPr>
                <w:i/>
              </w:rPr>
              <w:t xml:space="preserve">, </w:t>
            </w:r>
            <w:r w:rsidRPr="001E0102">
              <w:t>утилизация ТРЕБУЕТСЯ.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u w:val="single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rPr>
                <w:b/>
              </w:rPr>
              <w:t>0510454 Акт о списании объектов нефинансовых активов (кроме транспортных средств),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u w:val="single"/>
              </w:rPr>
            </w:pPr>
            <w:r w:rsidRPr="001E0102">
              <w:rPr>
                <w:b/>
              </w:rPr>
              <w:t>0510456 Акт о списании транспортного средства.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с приложенным ЛИСТОМ ГОЛОСОВАНИЯ.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</w:rPr>
            </w:pPr>
            <w:r w:rsidRPr="001E0102">
              <w:rPr>
                <w:b/>
              </w:rPr>
              <w:t xml:space="preserve">                </w:t>
            </w:r>
            <w:r w:rsidRPr="001E0102">
              <w:rPr>
                <w:i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673D0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электронный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673D0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исполнитель) </w:t>
            </w:r>
            <w:r w:rsidR="00673D0B" w:rsidRPr="001E0102">
              <w:rPr>
                <w:sz w:val="16"/>
                <w:szCs w:val="16"/>
              </w:rPr>
              <w:t>-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B1358B" w:rsidRPr="001E0102" w:rsidRDefault="00673D0B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  <w:p w:rsidR="00B1358B" w:rsidRPr="001E0102" w:rsidRDefault="00B1358B" w:rsidP="006555E4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Ответственный исполнитель (</w:t>
            </w:r>
            <w:r w:rsidRPr="001E0102">
              <w:rPr>
                <w:i/>
                <w:sz w:val="16"/>
                <w:szCs w:val="16"/>
              </w:rPr>
              <w:t>при необходимости)</w:t>
            </w:r>
            <w:r w:rsidRPr="001E0102">
              <w:rPr>
                <w:sz w:val="16"/>
                <w:szCs w:val="16"/>
              </w:rPr>
              <w:t xml:space="preserve"> </w:t>
            </w:r>
            <w:r w:rsidR="00673D0B" w:rsidRPr="001E0102">
              <w:rPr>
                <w:sz w:val="16"/>
                <w:szCs w:val="16"/>
              </w:rPr>
              <w:t>-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1358B" w:rsidRPr="001E0102" w:rsidRDefault="00673D0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3 рабочих дня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Руководитель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Комиссия учреждения.</w:t>
            </w:r>
          </w:p>
          <w:p w:rsidR="00B1358B" w:rsidRPr="001E0102" w:rsidRDefault="00A170F4" w:rsidP="006555E4">
            <w:pPr>
              <w:widowControl w:val="0"/>
              <w:autoSpaceDE w:val="0"/>
              <w:autoSpaceDN w:val="0"/>
            </w:pPr>
            <w:r w:rsidRPr="001E0102">
              <w:t>Главный распорядитель бюджетных средств, осуществляющий</w:t>
            </w:r>
            <w:r w:rsidR="00B1358B" w:rsidRPr="001E0102">
              <w:t xml:space="preserve"> полномочия собственника имущества - в случае если законодательством Российской Федерации решение о списании имущества требует согласования с собственником имущества (с уполномоченным им органом власти).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</w:tc>
        <w:tc>
          <w:tcPr>
            <w:tcW w:w="709" w:type="dxa"/>
            <w:shd w:val="clear" w:color="auto" w:fill="auto"/>
          </w:tcPr>
          <w:p w:rsidR="00673D0B" w:rsidRPr="001E0102" w:rsidRDefault="00B1358B" w:rsidP="006555E4">
            <w:pPr>
              <w:rPr>
                <w:b/>
                <w:i/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  <w:p w:rsidR="00B1358B" w:rsidRPr="001E0102" w:rsidRDefault="00B1358B" w:rsidP="006555E4">
            <w:pPr>
              <w:rPr>
                <w:b/>
                <w:i/>
                <w:sz w:val="16"/>
                <w:szCs w:val="16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</w:t>
            </w:r>
          </w:p>
        </w:tc>
        <w:tc>
          <w:tcPr>
            <w:tcW w:w="198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Подлежит отражению в бухгалтерском учете по счетам Рабочего Плана счетов.</w:t>
            </w:r>
            <w:r w:rsidR="00673D0B" w:rsidRPr="001E0102">
              <w:t xml:space="preserve"> (выбытие с заб.  счета 02 «Не АКТИВ»).                Прикладывается к журналу операций № 0509213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</w:tc>
        <w:tc>
          <w:tcPr>
            <w:tcW w:w="113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проверки </w:t>
            </w:r>
            <w:r w:rsidR="00673D0B" w:rsidRPr="001E0102">
              <w:rPr>
                <w:sz w:val="16"/>
                <w:szCs w:val="16"/>
              </w:rPr>
              <w:t xml:space="preserve">2 </w:t>
            </w:r>
            <w:r w:rsidRPr="001E0102">
              <w:rPr>
                <w:sz w:val="16"/>
                <w:szCs w:val="16"/>
              </w:rPr>
              <w:t>рабочих дн</w:t>
            </w:r>
            <w:r w:rsidR="00673D0B" w:rsidRPr="001E0102">
              <w:rPr>
                <w:sz w:val="16"/>
                <w:szCs w:val="16"/>
              </w:rPr>
              <w:t>я</w:t>
            </w:r>
            <w:r w:rsidRPr="001E0102">
              <w:rPr>
                <w:sz w:val="16"/>
                <w:szCs w:val="16"/>
              </w:rPr>
              <w:t>.</w:t>
            </w:r>
          </w:p>
          <w:p w:rsidR="00673D0B" w:rsidRPr="001E0102" w:rsidRDefault="00673D0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представления запрашиваемых бухгалтерией дополнительных документов </w:t>
            </w:r>
            <w:r w:rsidR="00673D0B" w:rsidRPr="001E0102">
              <w:rPr>
                <w:sz w:val="16"/>
                <w:szCs w:val="16"/>
              </w:rPr>
              <w:t>1</w:t>
            </w:r>
            <w:r w:rsidRPr="001E0102">
              <w:rPr>
                <w:sz w:val="16"/>
                <w:szCs w:val="16"/>
              </w:rPr>
              <w:t xml:space="preserve"> рабочи</w:t>
            </w:r>
            <w:r w:rsidR="00673D0B" w:rsidRPr="001E0102">
              <w:rPr>
                <w:sz w:val="16"/>
                <w:szCs w:val="16"/>
              </w:rPr>
              <w:t>й день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B1358B" w:rsidRPr="001E0102" w:rsidTr="006555E4">
        <w:trPr>
          <w:trHeight w:val="1310"/>
        </w:trPr>
        <w:tc>
          <w:tcPr>
            <w:tcW w:w="297" w:type="dxa"/>
            <w:shd w:val="clear" w:color="auto" w:fill="auto"/>
          </w:tcPr>
          <w:p w:rsidR="00B1358B" w:rsidRPr="001E0102" w:rsidRDefault="008E3A0A" w:rsidP="0079560A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2</w:t>
            </w:r>
            <w:r w:rsidR="0079560A" w:rsidRPr="001E0102">
              <w:rPr>
                <w:sz w:val="16"/>
                <w:szCs w:val="16"/>
              </w:rPr>
              <w:t>6</w:t>
            </w:r>
          </w:p>
        </w:tc>
        <w:tc>
          <w:tcPr>
            <w:tcW w:w="2108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t xml:space="preserve">Списание основных средств, ранее признанных не активом, учитываемых на заб. счете 02 по причине </w:t>
            </w:r>
            <w:r w:rsidRPr="001E0102">
              <w:rPr>
                <w:b/>
              </w:rPr>
              <w:t xml:space="preserve">гибели, уничтожения или </w:t>
            </w:r>
            <w:r w:rsidRPr="001E0102">
              <w:rPr>
                <w:b/>
              </w:rPr>
              <w:lastRenderedPageBreak/>
              <w:t>невозможности установления местонахождения в результате стихийных бедствий, чрезвычайных,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утилизация НЕ ТРЕБУЕТСЯ.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u w:val="single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rPr>
                <w:b/>
              </w:rPr>
              <w:t>0510454 Акт о списании объектов нефинансовых активов (кроме транспортных средств),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rPr>
                <w:b/>
              </w:rPr>
              <w:t xml:space="preserve">0510456 Акт о списании транспортного средства </w:t>
            </w:r>
            <w:r w:rsidRPr="001E0102">
              <w:t xml:space="preserve">с приложенным Листом голосования.   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 Документ-основание – инвентаризационные описи, 0510463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Акт о результатах инвентаризации.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</w:rPr>
            </w:pPr>
            <w:r w:rsidRPr="001E0102">
              <w:rPr>
                <w:i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8E3A0A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электронный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8E3A0A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</w:t>
            </w:r>
            <w:r w:rsidRPr="001E0102">
              <w:rPr>
                <w:sz w:val="16"/>
                <w:szCs w:val="16"/>
              </w:rPr>
              <w:lastRenderedPageBreak/>
              <w:t xml:space="preserve">(ответственный исполнитель) </w:t>
            </w:r>
            <w:r w:rsidR="008E3A0A" w:rsidRPr="001E0102">
              <w:rPr>
                <w:sz w:val="16"/>
                <w:szCs w:val="16"/>
              </w:rPr>
              <w:t>-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1 рабочий день с момента совершения факта хозяйственной жизни.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B1358B" w:rsidRPr="001E0102" w:rsidRDefault="00B1358B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1275" w:type="dxa"/>
            <w:shd w:val="clear" w:color="auto" w:fill="auto"/>
          </w:tcPr>
          <w:p w:rsidR="008E3A0A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Ответственный исполнитель (</w:t>
            </w:r>
            <w:r w:rsidRPr="001E0102">
              <w:rPr>
                <w:i/>
                <w:sz w:val="16"/>
                <w:szCs w:val="16"/>
              </w:rPr>
              <w:t>при необходимости)</w:t>
            </w:r>
            <w:r w:rsidRPr="001E0102">
              <w:rPr>
                <w:sz w:val="16"/>
                <w:szCs w:val="16"/>
              </w:rPr>
              <w:t xml:space="preserve"> </w:t>
            </w:r>
            <w:r w:rsidR="008E3A0A" w:rsidRPr="001E0102">
              <w:rPr>
                <w:sz w:val="16"/>
                <w:szCs w:val="16"/>
              </w:rPr>
              <w:t>-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1358B" w:rsidRPr="001E0102" w:rsidRDefault="008E3A0A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3 рабочих дня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Руководитель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Комиссия учреждения.</w:t>
            </w:r>
          </w:p>
          <w:p w:rsidR="00B1358B" w:rsidRPr="001E0102" w:rsidRDefault="008E3A0A" w:rsidP="006555E4">
            <w:pPr>
              <w:widowControl w:val="0"/>
              <w:autoSpaceDE w:val="0"/>
              <w:autoSpaceDN w:val="0"/>
            </w:pPr>
            <w:r w:rsidRPr="001E0102">
              <w:t>Главный распорядитель</w:t>
            </w:r>
            <w:r w:rsidR="00B1358B" w:rsidRPr="001E0102">
              <w:t xml:space="preserve"> бюджетных </w:t>
            </w:r>
            <w:r w:rsidR="00A170F4" w:rsidRPr="001E0102">
              <w:lastRenderedPageBreak/>
              <w:t>средств,</w:t>
            </w:r>
            <w:r w:rsidR="00B1358B" w:rsidRPr="001E0102">
              <w:t xml:space="preserve"> осуществляющим полномочия собственника имущества - в случае если законодательством Российской Федерации решение о списании имущества требует согласования с собственником имущества (с уполномоченным им органом власти).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</w:tc>
        <w:tc>
          <w:tcPr>
            <w:tcW w:w="709" w:type="dxa"/>
            <w:shd w:val="clear" w:color="auto" w:fill="auto"/>
          </w:tcPr>
          <w:p w:rsidR="008E3A0A" w:rsidRPr="001E0102" w:rsidRDefault="00B1358B" w:rsidP="006555E4">
            <w:pPr>
              <w:rPr>
                <w:b/>
                <w:i/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цифровой способ</w:t>
            </w:r>
          </w:p>
          <w:p w:rsidR="00B1358B" w:rsidRPr="001E0102" w:rsidRDefault="00B1358B" w:rsidP="006555E4">
            <w:pPr>
              <w:rPr>
                <w:b/>
                <w:i/>
                <w:sz w:val="16"/>
                <w:szCs w:val="16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</w:t>
            </w:r>
          </w:p>
        </w:tc>
        <w:tc>
          <w:tcPr>
            <w:tcW w:w="198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Подлежит отражению в бухгалтерском учете по счетам Рабочего Плана счетов (выбытие с заб.  счета 02 «Не </w:t>
            </w:r>
            <w:r w:rsidRPr="001E0102">
              <w:lastRenderedPageBreak/>
              <w:t>АКТИВ»).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         Прикладывается к журналу операций № </w:t>
            </w:r>
            <w:r w:rsidR="008E3A0A" w:rsidRPr="001E0102">
              <w:t>0509213</w:t>
            </w:r>
          </w:p>
          <w:p w:rsidR="00B1358B" w:rsidRPr="001E0102" w:rsidRDefault="00B1358B" w:rsidP="006555E4">
            <w:pPr>
              <w:spacing w:after="160" w:line="259" w:lineRule="auto"/>
            </w:pPr>
            <w:r w:rsidRPr="001E0102">
              <w:t xml:space="preserve">            Данные о движении инвентарных объектов отражаются в Инвентарной карточке учета нефинансовых активов (ф. 0509215) или в Инвентарной карточке группового учета нефинансовых активов (ф. 0509216).</w:t>
            </w:r>
          </w:p>
          <w:p w:rsidR="00B1358B" w:rsidRPr="001E0102" w:rsidRDefault="00B1358B" w:rsidP="006555E4">
            <w:pPr>
              <w:spacing w:after="160" w:line="259" w:lineRule="auto"/>
            </w:pPr>
          </w:p>
        </w:tc>
        <w:tc>
          <w:tcPr>
            <w:tcW w:w="113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 xml:space="preserve">Срок проверки </w:t>
            </w:r>
            <w:r w:rsidR="008E3A0A" w:rsidRPr="001E0102">
              <w:rPr>
                <w:sz w:val="16"/>
                <w:szCs w:val="16"/>
              </w:rPr>
              <w:t xml:space="preserve">2 </w:t>
            </w:r>
            <w:r w:rsidRPr="001E0102">
              <w:rPr>
                <w:sz w:val="16"/>
                <w:szCs w:val="16"/>
              </w:rPr>
              <w:t>рабочих дн</w:t>
            </w:r>
            <w:r w:rsidR="008E3A0A" w:rsidRPr="001E0102">
              <w:rPr>
                <w:sz w:val="16"/>
                <w:szCs w:val="16"/>
              </w:rPr>
              <w:t>я</w:t>
            </w:r>
            <w:r w:rsidRPr="001E0102">
              <w:rPr>
                <w:sz w:val="16"/>
                <w:szCs w:val="16"/>
              </w:rPr>
              <w:t>.</w:t>
            </w:r>
          </w:p>
          <w:p w:rsidR="008E3A0A" w:rsidRPr="001E0102" w:rsidRDefault="008E3A0A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представления запрашиваемых бухгалтерией </w:t>
            </w:r>
            <w:r w:rsidRPr="001E0102">
              <w:rPr>
                <w:sz w:val="16"/>
                <w:szCs w:val="16"/>
              </w:rPr>
              <w:lastRenderedPageBreak/>
              <w:t xml:space="preserve">дополнительных документов </w:t>
            </w:r>
            <w:r w:rsidR="008E3A0A" w:rsidRPr="001E0102">
              <w:rPr>
                <w:sz w:val="16"/>
                <w:szCs w:val="16"/>
              </w:rPr>
              <w:t>1 рабочий день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B1358B" w:rsidRPr="001E0102" w:rsidTr="006555E4">
        <w:trPr>
          <w:trHeight w:val="22"/>
        </w:trPr>
        <w:tc>
          <w:tcPr>
            <w:tcW w:w="297" w:type="dxa"/>
            <w:shd w:val="clear" w:color="auto" w:fill="auto"/>
          </w:tcPr>
          <w:p w:rsidR="00B1358B" w:rsidRPr="001E0102" w:rsidRDefault="00310E84" w:rsidP="00EE3011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2</w:t>
            </w:r>
            <w:r w:rsidR="00EE3011" w:rsidRPr="001E0102">
              <w:rPr>
                <w:sz w:val="16"/>
                <w:szCs w:val="16"/>
              </w:rPr>
              <w:t>7</w:t>
            </w:r>
          </w:p>
        </w:tc>
        <w:tc>
          <w:tcPr>
            <w:tcW w:w="2108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В отношении «Не актива» учитываемого на заб счете 02 принято решение передать безвозмездно объект нефинансового актива.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rPr>
                <w:b/>
              </w:rPr>
              <w:t xml:space="preserve">Акт о приеме-передаче нефинансовых активов (ф. 0510448) </w:t>
            </w:r>
            <w:r w:rsidRPr="001E0102">
              <w:t xml:space="preserve">с приложенным </w:t>
            </w:r>
            <w:r w:rsidRPr="001E0102">
              <w:lastRenderedPageBreak/>
              <w:t xml:space="preserve">Листом голосования.  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Документ основание –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Решение о прекращении признания активами объектов нефинансовых активов (ф. 0510440) с приложенным Листом голосования в графе 9 Раздела 3 "Заключение комиссии" Решения комиссии (ф. 0510440) указана резолюция с предложением Комиссии «передать безвозмездно объект нефинансового актива»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t xml:space="preserve">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</w:rPr>
            </w:pPr>
            <w:r w:rsidRPr="001E0102">
              <w:rPr>
                <w:b/>
              </w:rPr>
              <w:t xml:space="preserve">                </w:t>
            </w:r>
            <w:r w:rsidRPr="001E0102">
              <w:rPr>
                <w:i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310E84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электронный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310E84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исполнитель) </w:t>
            </w:r>
            <w:r w:rsidR="00310E84" w:rsidRPr="001E0102">
              <w:rPr>
                <w:sz w:val="16"/>
                <w:szCs w:val="16"/>
              </w:rPr>
              <w:t>-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уполномоченное лицо бухгалтерской </w:t>
            </w:r>
            <w:r w:rsidRPr="001E0102">
              <w:rPr>
                <w:sz w:val="16"/>
                <w:szCs w:val="16"/>
              </w:rPr>
              <w:lastRenderedPageBreak/>
              <w:t>службы.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lastRenderedPageBreak/>
              <w:t>После утверждения руководителем учреждения</w:t>
            </w:r>
            <w:r w:rsidRPr="001E0102">
              <w:rPr>
                <w:rFonts w:cs="Calibri"/>
              </w:rPr>
              <w:t xml:space="preserve"> </w:t>
            </w:r>
            <w:r w:rsidRPr="001E0102">
              <w:rPr>
                <w:i/>
                <w:sz w:val="16"/>
                <w:szCs w:val="16"/>
              </w:rPr>
              <w:t xml:space="preserve">Решения о прекращении признания активами объектов нефинансовых активов </w:t>
            </w:r>
            <w:r w:rsidRPr="001E0102">
              <w:rPr>
                <w:i/>
                <w:sz w:val="16"/>
                <w:szCs w:val="16"/>
              </w:rPr>
              <w:lastRenderedPageBreak/>
              <w:t>(ф. 0510440), при наличии соответствующего разрешения собственника (</w:t>
            </w:r>
            <w:proofErr w:type="gramStart"/>
            <w:r w:rsidR="00A170F4" w:rsidRPr="001E0102">
              <w:rPr>
                <w:i/>
                <w:sz w:val="16"/>
                <w:szCs w:val="16"/>
              </w:rPr>
              <w:t>учредителя)</w:t>
            </w:r>
            <w:r w:rsidR="00A170F4" w:rsidRPr="001E0102">
              <w:rPr>
                <w:b/>
                <w:i/>
                <w:sz w:val="16"/>
                <w:szCs w:val="16"/>
              </w:rPr>
              <w:t xml:space="preserve">  </w:t>
            </w:r>
            <w:r w:rsidRPr="001E0102">
              <w:rPr>
                <w:b/>
                <w:i/>
                <w:sz w:val="16"/>
                <w:szCs w:val="16"/>
              </w:rPr>
              <w:t xml:space="preserve"> 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B1358B" w:rsidRPr="001E0102" w:rsidRDefault="00B1358B" w:rsidP="006555E4">
            <w:pPr>
              <w:rPr>
                <w:b/>
                <w:i/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цифровой способ</w:t>
            </w:r>
          </w:p>
          <w:p w:rsidR="00B1358B" w:rsidRPr="001E0102" w:rsidRDefault="00B1358B" w:rsidP="006555E4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Ответственный исполнитель (</w:t>
            </w:r>
            <w:r w:rsidRPr="001E0102">
              <w:rPr>
                <w:i/>
                <w:sz w:val="16"/>
                <w:szCs w:val="16"/>
              </w:rPr>
              <w:t>при необходимости)</w:t>
            </w:r>
            <w:r w:rsidRPr="001E0102">
              <w:rPr>
                <w:sz w:val="16"/>
                <w:szCs w:val="16"/>
              </w:rPr>
              <w:t xml:space="preserve"> </w:t>
            </w:r>
            <w:r w:rsidR="00310E84" w:rsidRPr="001E0102">
              <w:rPr>
                <w:sz w:val="16"/>
                <w:szCs w:val="16"/>
              </w:rPr>
              <w:t>-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1358B" w:rsidRPr="001E0102" w:rsidRDefault="00310E8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3 рабочих дня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Руководитель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Комиссия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</w:tc>
        <w:tc>
          <w:tcPr>
            <w:tcW w:w="709" w:type="dxa"/>
            <w:shd w:val="clear" w:color="auto" w:fill="auto"/>
          </w:tcPr>
          <w:p w:rsidR="00B1358B" w:rsidRPr="001E0102" w:rsidRDefault="00B1358B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851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</w:t>
            </w:r>
          </w:p>
        </w:tc>
        <w:tc>
          <w:tcPr>
            <w:tcW w:w="198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Подлежит отражению в бухгалтерском учете по счетам Рабочего Плана счетов.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На основании Акта о приеме-передаче нефинансовых активов (ф. 0510448) формируются бухгалтерские проводки по возврату </w:t>
            </w:r>
            <w:r w:rsidRPr="001E0102">
              <w:lastRenderedPageBreak/>
              <w:t>объекта нефинансового актива на балансовые счета учета для последующей безвозмездной передачи: уменьшение забалансового счета 02 "Материальные ценности на хранении" и пр</w:t>
            </w:r>
            <w:r w:rsidR="004305DB" w:rsidRPr="001E0102">
              <w:t>инятие на балансовые счета 100.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Прикладывается к журналу операций № </w:t>
            </w:r>
            <w:r w:rsidR="00EE3011" w:rsidRPr="001E0102">
              <w:t>8</w:t>
            </w:r>
          </w:p>
          <w:p w:rsidR="00B1358B" w:rsidRPr="001E0102" w:rsidRDefault="00B1358B" w:rsidP="006555E4">
            <w:pPr>
              <w:spacing w:after="160" w:line="259" w:lineRule="auto"/>
            </w:pPr>
            <w:r w:rsidRPr="001E0102">
              <w:t xml:space="preserve">            Данные о движении инвентарных объектов отражаются в Инвентарной карточке учета нефинансовых активов (ф. 0509215) или в Инвентарной карточке группового учета нефинансовых активов (ф. 0509216).</w:t>
            </w:r>
          </w:p>
          <w:p w:rsidR="00B1358B" w:rsidRPr="001E0102" w:rsidRDefault="00B1358B" w:rsidP="006555E4">
            <w:pPr>
              <w:spacing w:after="160" w:line="259" w:lineRule="auto"/>
            </w:pPr>
          </w:p>
        </w:tc>
        <w:tc>
          <w:tcPr>
            <w:tcW w:w="113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 xml:space="preserve">Срок проверки </w:t>
            </w:r>
            <w:r w:rsidR="00310E84" w:rsidRPr="001E0102">
              <w:rPr>
                <w:sz w:val="16"/>
                <w:szCs w:val="16"/>
              </w:rPr>
              <w:t xml:space="preserve">2 </w:t>
            </w:r>
            <w:r w:rsidRPr="001E0102">
              <w:rPr>
                <w:sz w:val="16"/>
                <w:szCs w:val="16"/>
              </w:rPr>
              <w:t>рабочих дн</w:t>
            </w:r>
            <w:r w:rsidR="00310E84" w:rsidRPr="001E0102">
              <w:rPr>
                <w:sz w:val="16"/>
                <w:szCs w:val="16"/>
              </w:rPr>
              <w:t>я</w:t>
            </w:r>
            <w:r w:rsidRPr="001E0102">
              <w:rPr>
                <w:sz w:val="16"/>
                <w:szCs w:val="16"/>
              </w:rPr>
              <w:t>.</w:t>
            </w:r>
          </w:p>
          <w:p w:rsidR="00310E84" w:rsidRPr="001E0102" w:rsidRDefault="00310E8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представления запрашиваемых бухгалтерией дополнительных документов </w:t>
            </w:r>
            <w:r w:rsidR="00310E84" w:rsidRPr="001E0102">
              <w:rPr>
                <w:sz w:val="16"/>
                <w:szCs w:val="16"/>
              </w:rPr>
              <w:t>1   рабочий день.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B1358B" w:rsidRPr="001E0102" w:rsidTr="006555E4">
        <w:trPr>
          <w:trHeight w:val="1310"/>
        </w:trPr>
        <w:tc>
          <w:tcPr>
            <w:tcW w:w="297" w:type="dxa"/>
            <w:shd w:val="clear" w:color="auto" w:fill="auto"/>
          </w:tcPr>
          <w:p w:rsidR="00B1358B" w:rsidRPr="001E0102" w:rsidRDefault="004305DB" w:rsidP="00CE33AE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2</w:t>
            </w:r>
            <w:r w:rsidR="00CE33AE" w:rsidRPr="001E0102">
              <w:rPr>
                <w:sz w:val="16"/>
                <w:szCs w:val="16"/>
              </w:rPr>
              <w:t>8</w:t>
            </w:r>
          </w:p>
        </w:tc>
        <w:tc>
          <w:tcPr>
            <w:tcW w:w="2108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Документальное оформление завершения процесса утилизации объектов нефинансовых активов, в том числе собственными силами, </w:t>
            </w:r>
            <w:r w:rsidRPr="001E0102">
              <w:lastRenderedPageBreak/>
              <w:t>в отношении имущества по которому принято решение о списании</w:t>
            </w:r>
            <w:r w:rsidRPr="001E0102">
              <w:rPr>
                <w:rFonts w:cs="Calibri"/>
              </w:rPr>
              <w:t xml:space="preserve"> </w:t>
            </w:r>
            <w:r w:rsidRPr="001E0102">
              <w:t>(прекращении эксплуатации).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spacing w:after="160" w:line="259" w:lineRule="auto"/>
              <w:rPr>
                <w:b/>
              </w:rPr>
            </w:pPr>
            <w:r w:rsidRPr="001E0102">
              <w:rPr>
                <w:b/>
              </w:rPr>
              <w:t>Акт об утилизации (уничтожении) материальных ценностей (ф. 0510435)</w:t>
            </w:r>
            <w:r w:rsidRPr="001E0102">
              <w:t xml:space="preserve"> </w:t>
            </w:r>
            <w:r w:rsidRPr="001E0102">
              <w:rPr>
                <w:b/>
              </w:rPr>
              <w:t xml:space="preserve">с приложенным Листом голосования.   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Документ основание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– акты на списание: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-0510454 Акт о списании объектов нефинансовых активов (кроме транспортных средств),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- 0510456 Акт о списании транспортного средства,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- 0510460 Акт о списании материальных запасов,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- 0510461 Акт о списании бланков строгой отчетности,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- и др. акты на списание,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</w:rPr>
            </w:pPr>
            <w:r w:rsidRPr="001E0102">
              <w:t>- 0510442 Решение об оценке стоимости имущества, отчуждаемого не в пользу организаций бюджетной сферы (</w:t>
            </w:r>
            <w:r w:rsidRPr="001E0102">
              <w:rPr>
                <w:i/>
              </w:rPr>
              <w:t xml:space="preserve">в </w:t>
            </w:r>
            <w:r w:rsidRPr="001E0102">
              <w:rPr>
                <w:i/>
              </w:rPr>
              <w:lastRenderedPageBreak/>
              <w:t>случае наличия МЗ пригодных для дальнейшего использования).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</w:rPr>
            </w:pPr>
            <w:r w:rsidRPr="001E0102">
              <w:rPr>
                <w:b/>
              </w:rPr>
              <w:t xml:space="preserve">                </w:t>
            </w:r>
            <w:r w:rsidRPr="001E0102">
              <w:rPr>
                <w:i/>
              </w:rPr>
              <w:t xml:space="preserve">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</w:rPr>
            </w:pPr>
          </w:p>
          <w:p w:rsidR="00B1358B" w:rsidRPr="001E0102" w:rsidRDefault="00B1358B" w:rsidP="006555E4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992" w:type="dxa"/>
            <w:shd w:val="clear" w:color="auto" w:fill="auto"/>
          </w:tcPr>
          <w:p w:rsidR="004305D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электронный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4305D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</w:t>
            </w:r>
            <w:r w:rsidRPr="001E0102">
              <w:rPr>
                <w:sz w:val="16"/>
                <w:szCs w:val="16"/>
              </w:rPr>
              <w:lastRenderedPageBreak/>
              <w:t xml:space="preserve">(ответственный исполнитель) </w:t>
            </w:r>
            <w:r w:rsidR="004305DB" w:rsidRPr="001E0102">
              <w:rPr>
                <w:sz w:val="16"/>
                <w:szCs w:val="16"/>
              </w:rPr>
              <w:t>-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lastRenderedPageBreak/>
              <w:t>После утверждения руководителем учреждения</w:t>
            </w:r>
            <w:r w:rsidRPr="001E0102">
              <w:rPr>
                <w:rFonts w:cs="Calibri"/>
              </w:rPr>
              <w:t xml:space="preserve"> </w:t>
            </w:r>
            <w:r w:rsidRPr="001E0102">
              <w:rPr>
                <w:i/>
                <w:sz w:val="16"/>
                <w:szCs w:val="16"/>
              </w:rPr>
              <w:t xml:space="preserve">соответствующего </w:t>
            </w:r>
            <w:r w:rsidRPr="001E0102">
              <w:rPr>
                <w:i/>
                <w:sz w:val="16"/>
                <w:szCs w:val="16"/>
              </w:rPr>
              <w:lastRenderedPageBreak/>
              <w:t>акта о списании,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при наличии соответствующего разрешения собственника (учредителя).</w:t>
            </w:r>
            <w:r w:rsidRPr="001E0102">
              <w:rPr>
                <w:b/>
                <w:i/>
                <w:sz w:val="16"/>
                <w:szCs w:val="16"/>
              </w:rPr>
              <w:t xml:space="preserve">      </w:t>
            </w:r>
          </w:p>
        </w:tc>
        <w:tc>
          <w:tcPr>
            <w:tcW w:w="709" w:type="dxa"/>
            <w:shd w:val="clear" w:color="auto" w:fill="auto"/>
          </w:tcPr>
          <w:p w:rsidR="00B1358B" w:rsidRPr="001E0102" w:rsidRDefault="00B1358B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цифровой способ</w:t>
            </w:r>
          </w:p>
        </w:tc>
        <w:tc>
          <w:tcPr>
            <w:tcW w:w="1275" w:type="dxa"/>
            <w:shd w:val="clear" w:color="auto" w:fill="auto"/>
          </w:tcPr>
          <w:p w:rsidR="004305D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Ответственный исполнитель (</w:t>
            </w:r>
            <w:r w:rsidRPr="001E0102">
              <w:rPr>
                <w:i/>
                <w:sz w:val="16"/>
                <w:szCs w:val="16"/>
              </w:rPr>
              <w:t>при необходимости)</w:t>
            </w:r>
            <w:r w:rsidRPr="001E0102">
              <w:rPr>
                <w:sz w:val="16"/>
                <w:szCs w:val="16"/>
              </w:rPr>
              <w:t xml:space="preserve"> </w:t>
            </w:r>
            <w:r w:rsidR="004305DB" w:rsidRPr="001E0102">
              <w:rPr>
                <w:sz w:val="16"/>
                <w:szCs w:val="16"/>
              </w:rPr>
              <w:t>-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1358B" w:rsidRPr="001E0102" w:rsidRDefault="004305D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3рабочих дня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Руководитель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>Комиссия учреждения.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</w:tc>
        <w:tc>
          <w:tcPr>
            <w:tcW w:w="709" w:type="dxa"/>
            <w:shd w:val="clear" w:color="auto" w:fill="auto"/>
          </w:tcPr>
          <w:p w:rsidR="00B1358B" w:rsidRPr="001E0102" w:rsidRDefault="00B1358B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851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службы,</w:t>
            </w:r>
          </w:p>
          <w:p w:rsidR="00B1358B" w:rsidRPr="001E0102" w:rsidRDefault="00B1358B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Подлежит отражению в бухгалтерском учете по счетам Рабочего Плана счетов.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     Утвержденный Акт (ф. 0510435) </w:t>
            </w:r>
            <w:r w:rsidRPr="001E0102">
              <w:lastRenderedPageBreak/>
              <w:t>является первичным учетным документом, на основании которого списывается имущество с забалансового счета 02 "Материальные ценности на хранении".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</w:pPr>
            <w:r w:rsidRPr="001E0102">
              <w:t xml:space="preserve">Прикладывается к журналу операций № </w:t>
            </w:r>
            <w:r w:rsidR="004305DB" w:rsidRPr="001E0102">
              <w:t>0509213</w:t>
            </w:r>
          </w:p>
          <w:p w:rsidR="00B1358B" w:rsidRPr="001E0102" w:rsidRDefault="00B1358B" w:rsidP="006555E4">
            <w:pPr>
              <w:spacing w:after="160" w:line="259" w:lineRule="auto"/>
            </w:pPr>
            <w:r w:rsidRPr="001E0102">
              <w:t xml:space="preserve">            Данные о движении инвентарных объектов отражаются в Инвентарной карточке учета нефинансовых активов (ф. 0509215) или в Инвентарной карточке группового учета нефинансовых активов (ф. 0509216).</w:t>
            </w:r>
          </w:p>
          <w:p w:rsidR="00B1358B" w:rsidRPr="001E0102" w:rsidRDefault="00B1358B" w:rsidP="006555E4">
            <w:pPr>
              <w:spacing w:after="160" w:line="259" w:lineRule="auto"/>
            </w:pPr>
          </w:p>
        </w:tc>
        <w:tc>
          <w:tcPr>
            <w:tcW w:w="1134" w:type="dxa"/>
            <w:shd w:val="clear" w:color="auto" w:fill="auto"/>
          </w:tcPr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 xml:space="preserve">Срок проверки </w:t>
            </w:r>
            <w:r w:rsidR="004305DB" w:rsidRPr="001E0102">
              <w:rPr>
                <w:sz w:val="16"/>
                <w:szCs w:val="16"/>
              </w:rPr>
              <w:t>2 рабочих дня</w:t>
            </w:r>
            <w:r w:rsidRPr="001E0102">
              <w:rPr>
                <w:sz w:val="16"/>
                <w:szCs w:val="16"/>
              </w:rPr>
              <w:t>.</w:t>
            </w:r>
          </w:p>
          <w:p w:rsidR="004305DB" w:rsidRPr="001E0102" w:rsidRDefault="004305D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представления запрашиваемых бухгалтерией </w:t>
            </w:r>
            <w:r w:rsidRPr="001E0102">
              <w:rPr>
                <w:sz w:val="16"/>
                <w:szCs w:val="16"/>
              </w:rPr>
              <w:lastRenderedPageBreak/>
              <w:t xml:space="preserve">дополнительных документов </w:t>
            </w:r>
            <w:r w:rsidR="004305DB" w:rsidRPr="001E0102">
              <w:rPr>
                <w:sz w:val="16"/>
                <w:szCs w:val="16"/>
              </w:rPr>
              <w:t>1 рабочий день</w:t>
            </w:r>
          </w:p>
          <w:p w:rsidR="00B1358B" w:rsidRPr="001E0102" w:rsidRDefault="00B1358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B1358B" w:rsidRPr="001E0102" w:rsidRDefault="00B1358B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</w:tbl>
    <w:p w:rsidR="002B2FC4" w:rsidRPr="001E0102" w:rsidRDefault="002B2FC4" w:rsidP="006555E4">
      <w:pPr>
        <w:tabs>
          <w:tab w:val="left" w:pos="5095"/>
        </w:tabs>
        <w:spacing w:after="160" w:line="259" w:lineRule="auto"/>
      </w:pPr>
    </w:p>
    <w:p w:rsidR="002B2FC4" w:rsidRPr="001E0102" w:rsidRDefault="002B2FC4" w:rsidP="006555E4">
      <w:pPr>
        <w:tabs>
          <w:tab w:val="left" w:pos="5095"/>
        </w:tabs>
        <w:spacing w:after="160" w:line="259" w:lineRule="auto"/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"/>
        <w:gridCol w:w="2533"/>
        <w:gridCol w:w="1134"/>
        <w:gridCol w:w="1134"/>
        <w:gridCol w:w="1276"/>
        <w:gridCol w:w="567"/>
        <w:gridCol w:w="992"/>
        <w:gridCol w:w="567"/>
        <w:gridCol w:w="1701"/>
        <w:gridCol w:w="567"/>
        <w:gridCol w:w="993"/>
        <w:gridCol w:w="2268"/>
        <w:gridCol w:w="850"/>
      </w:tblGrid>
      <w:tr w:rsidR="002B2FC4" w:rsidRPr="001E0102" w:rsidTr="006555E4">
        <w:trPr>
          <w:trHeight w:val="752"/>
        </w:trPr>
        <w:tc>
          <w:tcPr>
            <w:tcW w:w="297" w:type="dxa"/>
            <w:vMerge w:val="restart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E0102">
              <w:rPr>
                <w:b/>
                <w:sz w:val="16"/>
              </w:rPr>
              <w:t>N п/п</w:t>
            </w:r>
          </w:p>
        </w:tc>
        <w:tc>
          <w:tcPr>
            <w:tcW w:w="2533" w:type="dxa"/>
            <w:vMerge w:val="restart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sz w:val="16"/>
                <w:szCs w:val="16"/>
              </w:rPr>
              <w:t xml:space="preserve">Факт хозяйственной жизни/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sz w:val="16"/>
                <w:szCs w:val="16"/>
              </w:rPr>
              <w:t>Первичный документ/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E0102">
              <w:rPr>
                <w:b/>
                <w:sz w:val="16"/>
                <w:szCs w:val="16"/>
              </w:rPr>
              <w:t>Документ основание для формирования первичного документа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>Вид документа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center"/>
              <w:rPr>
                <w:b/>
                <w:color w:val="2A3143"/>
                <w:sz w:val="16"/>
                <w:szCs w:val="16"/>
                <w:u w:val="single"/>
                <w:shd w:val="clear" w:color="auto" w:fill="FFFFFF"/>
              </w:rPr>
            </w:pP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 xml:space="preserve">Предзаполнение документа </w:t>
            </w:r>
            <w:r w:rsidRPr="001E0102">
              <w:rPr>
                <w:b/>
                <w:color w:val="2A3143"/>
                <w:sz w:val="16"/>
                <w:szCs w:val="16"/>
                <w:u w:val="single"/>
                <w:shd w:val="clear" w:color="auto" w:fill="FFFFFF"/>
              </w:rPr>
              <w:t>по данным бухгалтерского учёта</w:t>
            </w: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color w:val="2A3143"/>
                <w:sz w:val="16"/>
                <w:szCs w:val="16"/>
                <w:u w:val="single"/>
                <w:shd w:val="clear" w:color="auto" w:fill="FFFFFF"/>
              </w:rPr>
              <w:t>(</w:t>
            </w: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>предзаполненный документ при необходимости</w:t>
            </w:r>
            <w:r w:rsidRPr="001E0102">
              <w:rPr>
                <w:b/>
                <w:color w:val="2A3143"/>
                <w:sz w:val="16"/>
                <w:szCs w:val="16"/>
                <w:u w:val="single"/>
                <w:shd w:val="clear" w:color="auto" w:fill="FFFFFF"/>
              </w:rPr>
              <w:t>)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 w:rsidRPr="001E0102">
              <w:rPr>
                <w:b/>
                <w:sz w:val="16"/>
                <w:szCs w:val="16"/>
              </w:rPr>
              <w:t xml:space="preserve">Ответственный за составление документа 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>Порядок представления документа в бухгалтерскую службу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>Порядок отражения бухгалтерией первичного учетного документа в бухгалтерском учете</w:t>
            </w:r>
          </w:p>
        </w:tc>
      </w:tr>
      <w:tr w:rsidR="002B2FC4" w:rsidRPr="001E0102" w:rsidTr="006555E4">
        <w:trPr>
          <w:trHeight w:val="1466"/>
        </w:trPr>
        <w:tc>
          <w:tcPr>
            <w:tcW w:w="297" w:type="dxa"/>
            <w:vMerge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center"/>
              <w:rPr>
                <w:b/>
                <w:color w:val="2A314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Подразделение бухгалтерии (бухгалтер) </w:t>
            </w:r>
          </w:p>
        </w:tc>
        <w:tc>
          <w:tcPr>
            <w:tcW w:w="1276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формирования документа.</w:t>
            </w: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Порядок передачи документа лицу, осуществляющему оформление факта хозяйственной жизни.</w:t>
            </w: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1E0102">
              <w:rPr>
                <w:sz w:val="16"/>
              </w:rPr>
              <w:t>Подразделение учреждения</w:t>
            </w:r>
          </w:p>
        </w:tc>
        <w:tc>
          <w:tcPr>
            <w:tcW w:w="567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1E0102">
              <w:rPr>
                <w:sz w:val="16"/>
              </w:rPr>
              <w:t>Срок составления документа.</w:t>
            </w:r>
          </w:p>
        </w:tc>
        <w:tc>
          <w:tcPr>
            <w:tcW w:w="1701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1E0102">
              <w:rPr>
                <w:sz w:val="16"/>
              </w:rPr>
              <w:t>Должностные лица, подписывающие документ, или информацию.</w:t>
            </w:r>
          </w:p>
        </w:tc>
        <w:tc>
          <w:tcPr>
            <w:tcW w:w="567" w:type="dxa"/>
            <w:shd w:val="clear" w:color="auto" w:fill="auto"/>
          </w:tcPr>
          <w:p w:rsidR="002B2FC4" w:rsidRPr="001E0102" w:rsidRDefault="002B2FC4" w:rsidP="006555E4">
            <w:pPr>
              <w:spacing w:after="360"/>
              <w:rPr>
                <w:color w:val="2A3143"/>
                <w:sz w:val="16"/>
                <w:szCs w:val="16"/>
              </w:rPr>
            </w:pPr>
            <w:r w:rsidRPr="001E0102">
              <w:rPr>
                <w:color w:val="2A3143"/>
                <w:sz w:val="16"/>
                <w:szCs w:val="16"/>
              </w:rPr>
              <w:t xml:space="preserve">Способ представления документа в бухгалтерию </w:t>
            </w:r>
          </w:p>
        </w:tc>
        <w:tc>
          <w:tcPr>
            <w:tcW w:w="993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E0102">
              <w:rPr>
                <w:color w:val="2A3143"/>
                <w:sz w:val="16"/>
                <w:szCs w:val="16"/>
              </w:rPr>
              <w:t>Подразделение, бухгалтерии (бухгалтер)</w:t>
            </w:r>
          </w:p>
        </w:tc>
        <w:tc>
          <w:tcPr>
            <w:tcW w:w="2268" w:type="dxa"/>
            <w:shd w:val="clear" w:color="auto" w:fill="auto"/>
          </w:tcPr>
          <w:p w:rsidR="002B2FC4" w:rsidRPr="001E0102" w:rsidRDefault="002B2FC4" w:rsidP="006555E4">
            <w:pPr>
              <w:spacing w:after="360"/>
              <w:rPr>
                <w:color w:val="2A3143"/>
                <w:sz w:val="14"/>
              </w:rPr>
            </w:pPr>
            <w:r w:rsidRPr="001E0102">
              <w:rPr>
                <w:color w:val="2A3143"/>
                <w:sz w:val="16"/>
              </w:rPr>
              <w:t>Способ отражения учетного документа в бухгалтерском учете</w:t>
            </w:r>
          </w:p>
        </w:tc>
        <w:tc>
          <w:tcPr>
            <w:tcW w:w="850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проверки документа.</w:t>
            </w: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направления уведомления о результатах внутреннего контроля.</w:t>
            </w:r>
          </w:p>
          <w:p w:rsidR="002B2FC4" w:rsidRPr="001E0102" w:rsidRDefault="002B2FC4" w:rsidP="006555E4">
            <w:r w:rsidRPr="001E0102">
              <w:rPr>
                <w:sz w:val="16"/>
                <w:szCs w:val="16"/>
              </w:rPr>
              <w:t>Сроки представления запрашиваемых документов.</w:t>
            </w:r>
          </w:p>
        </w:tc>
      </w:tr>
      <w:tr w:rsidR="002B2FC4" w:rsidRPr="001E0102" w:rsidTr="006555E4">
        <w:tc>
          <w:tcPr>
            <w:tcW w:w="29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253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13</w:t>
            </w:r>
          </w:p>
        </w:tc>
      </w:tr>
      <w:tr w:rsidR="002B2FC4" w:rsidRPr="001E0102" w:rsidTr="006555E4">
        <w:tc>
          <w:tcPr>
            <w:tcW w:w="14879" w:type="dxa"/>
            <w:gridSpan w:val="13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 w:rsidRPr="001E0102">
              <w:rPr>
                <w:b/>
                <w:szCs w:val="24"/>
              </w:rPr>
              <w:t>6. Учет денежных документов</w:t>
            </w:r>
          </w:p>
        </w:tc>
      </w:tr>
      <w:tr w:rsidR="002B2FC4" w:rsidRPr="001E0102" w:rsidTr="006555E4">
        <w:trPr>
          <w:trHeight w:val="4416"/>
        </w:trPr>
        <w:tc>
          <w:tcPr>
            <w:tcW w:w="29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253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Оприходование денежных документов в кассу учреждения. Поступление денежных документов, от поставщиков.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rPr>
                <w:b/>
              </w:rPr>
              <w:t>0310001 Приходный кассовый ордер (фондовый).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Документы основания – документы, полученные от поставщиков, документы о приёмке, и др.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611D7" w:rsidRPr="001E0102" w:rsidRDefault="002611D7" w:rsidP="00847EFC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На бумажном носителе</w:t>
            </w:r>
            <w:r w:rsidR="00847EFC" w:rsidRPr="001E0102">
              <w:rPr>
                <w:sz w:val="16"/>
                <w:szCs w:val="16"/>
              </w:rPr>
              <w:t xml:space="preserve">, </w:t>
            </w:r>
          </w:p>
          <w:p w:rsidR="002B2FC4" w:rsidRPr="001E0102" w:rsidRDefault="00847EFC" w:rsidP="00847EFC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 01 января 2025 года </w:t>
            </w:r>
            <w:r w:rsidR="002B2FC4" w:rsidRPr="001E0102">
              <w:rPr>
                <w:sz w:val="16"/>
                <w:szCs w:val="16"/>
              </w:rPr>
              <w:t xml:space="preserve">электронный </w:t>
            </w: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79548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Кассир (бухгалтер ответственный за формирование документа) </w:t>
            </w:r>
            <w:r w:rsidR="00795484" w:rsidRPr="001E0102">
              <w:rPr>
                <w:sz w:val="16"/>
                <w:szCs w:val="16"/>
              </w:rPr>
              <w:t>-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в момент совершения факта хозяйственной жизни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2B2FC4" w:rsidRPr="001E0102" w:rsidRDefault="002B2FC4" w:rsidP="006555E4">
            <w:pPr>
              <w:spacing w:after="160" w:line="259" w:lineRule="auto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-</w:t>
            </w: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Cs w:val="16"/>
              </w:rPr>
              <w:t>Главный бухгалтер (</w:t>
            </w:r>
            <w:r w:rsidRPr="001E0102">
              <w:rPr>
                <w:i/>
                <w:szCs w:val="16"/>
              </w:rPr>
              <w:t>уполномоченное лицо)</w:t>
            </w:r>
          </w:p>
        </w:tc>
        <w:tc>
          <w:tcPr>
            <w:tcW w:w="56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Служит основанием для постановки на учет денежных документов.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    Подлежит отражению в бухгалтерском учете по счетам Рабочего Плана счетов.    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Регистрируется в Журнале регистрации приходных и расходных кассовых документов отдельно от приходных и расходных кассовых ордеров, оформляющих операций с денежными средствами.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    Учет операций с денежными документами ведется на отдельных листах Кассовой книги учреждения с проставлением на них записи "Фондовый".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Прикладывается к журналу операций № </w:t>
            </w:r>
            <w:r w:rsidR="00482E40" w:rsidRPr="001E0102">
              <w:rPr>
                <w:szCs w:val="16"/>
              </w:rPr>
              <w:t>4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проверки </w:t>
            </w:r>
            <w:r w:rsidR="00795484" w:rsidRPr="001E0102">
              <w:rPr>
                <w:sz w:val="16"/>
                <w:szCs w:val="16"/>
              </w:rPr>
              <w:t>2 рабочих дня</w:t>
            </w:r>
          </w:p>
          <w:p w:rsidR="00795484" w:rsidRPr="001E0102" w:rsidRDefault="0079548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представления запрашиваемых бухгалтерией дополнительных документов </w:t>
            </w:r>
            <w:r w:rsidR="00795484" w:rsidRPr="001E0102">
              <w:rPr>
                <w:sz w:val="16"/>
                <w:szCs w:val="16"/>
              </w:rPr>
              <w:t>1</w:t>
            </w:r>
            <w:r w:rsidRPr="001E0102">
              <w:rPr>
                <w:sz w:val="16"/>
                <w:szCs w:val="16"/>
              </w:rPr>
              <w:t>рабочи</w:t>
            </w:r>
            <w:r w:rsidR="00795484" w:rsidRPr="001E0102">
              <w:rPr>
                <w:sz w:val="16"/>
                <w:szCs w:val="16"/>
              </w:rPr>
              <w:t>й день</w:t>
            </w: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2B2FC4" w:rsidRPr="001E0102" w:rsidTr="006555E4">
        <w:trPr>
          <w:trHeight w:val="4416"/>
        </w:trPr>
        <w:tc>
          <w:tcPr>
            <w:tcW w:w="29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253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Оприходование денежных документов в кассу учреждения. Поступление денежных документов, выявленных в результате инвентаризации (излишки).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</w:rPr>
            </w:pPr>
            <w:r w:rsidRPr="001E0102">
              <w:rPr>
                <w:b/>
              </w:rPr>
              <w:t>0310001 Приходный кассовый ордер (фондовый)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Документы основания –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Инвентаризационные описи, 0510463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Акт о результатах инвентаризации.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36FD6" w:rsidRPr="001E0102" w:rsidRDefault="004B4BA2" w:rsidP="00336FD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н</w:t>
            </w:r>
            <w:r w:rsidR="00336FD6" w:rsidRPr="001E0102">
              <w:rPr>
                <w:sz w:val="16"/>
                <w:szCs w:val="16"/>
              </w:rPr>
              <w:t xml:space="preserve">а бумажном носителе, </w:t>
            </w:r>
          </w:p>
          <w:p w:rsidR="002B2FC4" w:rsidRPr="001E0102" w:rsidRDefault="00336FD6" w:rsidP="00336FD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 01 января 2025 года электронный </w:t>
            </w: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F1751D" w:rsidRPr="001E0102" w:rsidRDefault="00C24E70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</w:t>
            </w:r>
            <w:r w:rsidR="002B2FC4" w:rsidRPr="001E0102">
              <w:rPr>
                <w:sz w:val="16"/>
                <w:szCs w:val="16"/>
              </w:rPr>
              <w:t xml:space="preserve"> Кассир (бухгалтер ответственный за формирование документа) </w:t>
            </w:r>
            <w:r w:rsidR="00F1751D" w:rsidRPr="001E0102">
              <w:rPr>
                <w:sz w:val="16"/>
                <w:szCs w:val="16"/>
              </w:rPr>
              <w:t>-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в момент совершения факта хозяйственной жизни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2B2FC4" w:rsidRPr="001E0102" w:rsidRDefault="002B2FC4" w:rsidP="006555E4">
            <w:pPr>
              <w:spacing w:after="160" w:line="259" w:lineRule="auto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-</w:t>
            </w: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Cs w:val="16"/>
              </w:rPr>
              <w:t>Главный бухгалтер (уполномоченное лицо)</w:t>
            </w:r>
          </w:p>
        </w:tc>
        <w:tc>
          <w:tcPr>
            <w:tcW w:w="56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Служит основанием для постановки на учет денежных документов.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    Подлежит отражению в бухгалтерском учете по счетам Рабочего Плана счетов.    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Регистрируются в Журнале регистрации приходных и расходных кассовых документов отдельно от приходных и расходных кассовых ордеров, оформляющих операций с денежными средствами.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    Учет операций с денежными документами ведется на отдельных листах Кассовой книги учреждения с проставлением на них записи "Фондовый".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  <w:r w:rsidRPr="001E0102">
              <w:rPr>
                <w:szCs w:val="16"/>
              </w:rPr>
              <w:t xml:space="preserve">Прикладывается к журналу операций № </w:t>
            </w:r>
            <w:r w:rsidR="003531E3" w:rsidRPr="001E0102">
              <w:rPr>
                <w:szCs w:val="16"/>
              </w:rPr>
              <w:t>8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проверки </w:t>
            </w:r>
            <w:r w:rsidR="00F1751D" w:rsidRPr="001E0102">
              <w:rPr>
                <w:sz w:val="16"/>
                <w:szCs w:val="16"/>
              </w:rPr>
              <w:t xml:space="preserve">2 </w:t>
            </w:r>
            <w:r w:rsidRPr="001E0102">
              <w:rPr>
                <w:sz w:val="16"/>
                <w:szCs w:val="16"/>
              </w:rPr>
              <w:t>рабочих дн</w:t>
            </w:r>
            <w:r w:rsidR="00F1751D" w:rsidRPr="001E0102">
              <w:rPr>
                <w:sz w:val="16"/>
                <w:szCs w:val="16"/>
              </w:rPr>
              <w:t>я</w:t>
            </w:r>
            <w:r w:rsidRPr="001E0102">
              <w:rPr>
                <w:sz w:val="16"/>
                <w:szCs w:val="16"/>
              </w:rPr>
              <w:t>.</w:t>
            </w:r>
          </w:p>
          <w:p w:rsidR="00F1751D" w:rsidRPr="001E0102" w:rsidRDefault="00F1751D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представления запрашиваемых бухгалтерией дополнительных документов </w:t>
            </w:r>
            <w:r w:rsidR="00F1751D" w:rsidRPr="001E0102">
              <w:rPr>
                <w:sz w:val="16"/>
                <w:szCs w:val="16"/>
              </w:rPr>
              <w:t>1</w:t>
            </w:r>
            <w:r w:rsidRPr="001E0102">
              <w:rPr>
                <w:sz w:val="16"/>
                <w:szCs w:val="16"/>
              </w:rPr>
              <w:t xml:space="preserve"> рабочи</w:t>
            </w:r>
            <w:r w:rsidR="00F1751D" w:rsidRPr="001E0102">
              <w:rPr>
                <w:sz w:val="16"/>
                <w:szCs w:val="16"/>
              </w:rPr>
              <w:t>й</w:t>
            </w:r>
            <w:r w:rsidRPr="001E0102">
              <w:rPr>
                <w:sz w:val="16"/>
                <w:szCs w:val="16"/>
              </w:rPr>
              <w:t xml:space="preserve"> дней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2B2FC4" w:rsidRPr="001E0102" w:rsidTr="006555E4">
        <w:trPr>
          <w:trHeight w:val="4416"/>
        </w:trPr>
        <w:tc>
          <w:tcPr>
            <w:tcW w:w="297" w:type="dxa"/>
            <w:shd w:val="clear" w:color="auto" w:fill="auto"/>
          </w:tcPr>
          <w:p w:rsidR="002B2FC4" w:rsidRPr="001E0102" w:rsidRDefault="001D0583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253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Оформление выдачи под отчет подотчетному лицу денежных документов в целях приобретения им товаров, работ, услуг.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  <w:r w:rsidRPr="001E0102">
              <w:rPr>
                <w:b/>
                <w:szCs w:val="16"/>
              </w:rPr>
              <w:t>Заявка-обоснование закупки товаров, работ, услуг малого объема через подотчетное лицо (ф. 0510521).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Cs w:val="16"/>
              </w:rPr>
              <w:t xml:space="preserve">Документ –основание – </w:t>
            </w:r>
            <w:bookmarkStart w:id="0" w:name="_GoBack"/>
            <w:bookmarkEnd w:id="0"/>
            <w:r w:rsidR="00A170F4" w:rsidRPr="001E0102">
              <w:rPr>
                <w:szCs w:val="16"/>
              </w:rPr>
              <w:t>документ,</w:t>
            </w:r>
            <w:r w:rsidRPr="001E0102">
              <w:rPr>
                <w:szCs w:val="16"/>
              </w:rPr>
              <w:t xml:space="preserve"> обосновывающий потребность в денежных документах.</w:t>
            </w:r>
          </w:p>
        </w:tc>
        <w:tc>
          <w:tcPr>
            <w:tcW w:w="1134" w:type="dxa"/>
            <w:shd w:val="clear" w:color="auto" w:fill="auto"/>
          </w:tcPr>
          <w:p w:rsidR="002B2FC4" w:rsidRPr="001E0102" w:rsidRDefault="002F120E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электронный</w:t>
            </w:r>
            <w:r w:rsidR="002B2FC4"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F120E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исполнитель) </w:t>
            </w:r>
            <w:r w:rsidR="002F120E" w:rsidRPr="001E0102">
              <w:rPr>
                <w:sz w:val="16"/>
                <w:szCs w:val="16"/>
              </w:rPr>
              <w:t>-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992" w:type="dxa"/>
            <w:shd w:val="clear" w:color="auto" w:fill="auto"/>
          </w:tcPr>
          <w:p w:rsidR="002F120E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Ответственный исполнитель </w:t>
            </w:r>
            <w:r w:rsidR="002F120E" w:rsidRPr="001E0102">
              <w:rPr>
                <w:sz w:val="16"/>
                <w:szCs w:val="16"/>
              </w:rPr>
              <w:t>-у</w:t>
            </w:r>
            <w:r w:rsidRPr="001E0102">
              <w:rPr>
                <w:sz w:val="16"/>
                <w:szCs w:val="16"/>
              </w:rPr>
              <w:t>полномоченный работник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2B2FC4" w:rsidRPr="001E0102" w:rsidRDefault="002F120E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3 рабочих дня</w:t>
            </w:r>
            <w:r w:rsidR="002B2FC4"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Cs w:val="16"/>
              </w:rPr>
            </w:pPr>
            <w:r w:rsidRPr="001E0102">
              <w:rPr>
                <w:szCs w:val="16"/>
              </w:rPr>
              <w:t>Подотчетное лицо (</w:t>
            </w:r>
            <w:r w:rsidRPr="001E0102">
              <w:rPr>
                <w:i/>
                <w:szCs w:val="16"/>
              </w:rPr>
              <w:t>иное уполномоченное лицо)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Руководитель структурного подразделения (</w:t>
            </w:r>
            <w:r w:rsidRPr="001E0102">
              <w:rPr>
                <w:i/>
                <w:szCs w:val="16"/>
              </w:rPr>
              <w:t>уполномоченное лицо),</w:t>
            </w:r>
            <w:r w:rsidRPr="001E0102">
              <w:rPr>
                <w:szCs w:val="16"/>
              </w:rPr>
              <w:t xml:space="preserve"> в котором работает подотчетное лицо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Работник бухгалтерской службы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Cs w:val="16"/>
              </w:rPr>
            </w:pPr>
            <w:r w:rsidRPr="001E0102">
              <w:rPr>
                <w:szCs w:val="16"/>
              </w:rPr>
              <w:t>Руководитель учреждения (</w:t>
            </w:r>
            <w:r w:rsidRPr="001E0102">
              <w:rPr>
                <w:i/>
                <w:szCs w:val="16"/>
              </w:rPr>
              <w:t>уполномоченное лицо),</w:t>
            </w:r>
            <w:r w:rsidRPr="001E0102">
              <w:rPr>
                <w:szCs w:val="16"/>
              </w:rPr>
              <w:t xml:space="preserve"> осуществляющее в соответствии с переданными полномочиями оплату расходов по закупке подотчетному лицу (работнику), состоящему в штате субъекта учета, передавшего такие полномочия, </w:t>
            </w:r>
            <w:r w:rsidRPr="001E0102">
              <w:rPr>
                <w:i/>
                <w:szCs w:val="16"/>
              </w:rPr>
              <w:t>(при осуществлении таких полномочий).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Cs w:val="16"/>
              </w:rPr>
            </w:pPr>
            <w:r w:rsidRPr="001E0102">
              <w:rPr>
                <w:szCs w:val="16"/>
              </w:rPr>
              <w:t>Руководитель учреждения (</w:t>
            </w:r>
            <w:r w:rsidRPr="001E0102">
              <w:rPr>
                <w:i/>
                <w:szCs w:val="16"/>
              </w:rPr>
              <w:t>уполномоченное лицо)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цифровой способ</w:t>
            </w:r>
          </w:p>
        </w:tc>
        <w:tc>
          <w:tcPr>
            <w:tcW w:w="99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службы,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Для подписания Расходного кассового ордера по денежным документам руководителем учреждения, главным бухгалтером.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На основании Заявки-обоснования (ф. 0510521) подотчетное лицо формирует Отчет о расходах подотчетного лица (ф. 0504520).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    Не подлежит отражению в бухгалтерском учете по счетам Рабочего Плана счетов.     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проверки </w:t>
            </w:r>
            <w:r w:rsidR="0065584D" w:rsidRPr="001E0102">
              <w:rPr>
                <w:sz w:val="16"/>
                <w:szCs w:val="16"/>
              </w:rPr>
              <w:t>2</w:t>
            </w:r>
            <w:r w:rsidR="002F120E" w:rsidRPr="001E0102">
              <w:rPr>
                <w:sz w:val="16"/>
                <w:szCs w:val="16"/>
              </w:rPr>
              <w:t xml:space="preserve"> рабочих дня</w:t>
            </w:r>
            <w:r w:rsidRPr="001E0102">
              <w:rPr>
                <w:sz w:val="16"/>
                <w:szCs w:val="16"/>
              </w:rPr>
              <w:t>.</w:t>
            </w:r>
          </w:p>
          <w:p w:rsidR="002F120E" w:rsidRPr="001E0102" w:rsidRDefault="002F120E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представления запрашиваемых бухгалтерией дополнительных документов </w:t>
            </w:r>
            <w:r w:rsidR="002F120E" w:rsidRPr="001E0102">
              <w:rPr>
                <w:sz w:val="16"/>
                <w:szCs w:val="16"/>
              </w:rPr>
              <w:t>1</w:t>
            </w:r>
            <w:r w:rsidRPr="001E0102">
              <w:rPr>
                <w:sz w:val="16"/>
                <w:szCs w:val="16"/>
              </w:rPr>
              <w:t xml:space="preserve"> рабочи</w:t>
            </w:r>
            <w:r w:rsidR="002F120E" w:rsidRPr="001E0102">
              <w:rPr>
                <w:sz w:val="16"/>
                <w:szCs w:val="16"/>
              </w:rPr>
              <w:t>й день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2B2FC4" w:rsidRPr="001E0102" w:rsidTr="006555E4">
        <w:trPr>
          <w:trHeight w:val="4416"/>
        </w:trPr>
        <w:tc>
          <w:tcPr>
            <w:tcW w:w="297" w:type="dxa"/>
            <w:shd w:val="clear" w:color="auto" w:fill="auto"/>
          </w:tcPr>
          <w:p w:rsidR="002B2FC4" w:rsidRPr="001E0102" w:rsidRDefault="001D0583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4</w:t>
            </w:r>
          </w:p>
        </w:tc>
        <w:tc>
          <w:tcPr>
            <w:tcW w:w="253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Выдача денежных документов из кассы в подотчет.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b/>
                <w:szCs w:val="16"/>
              </w:rPr>
              <w:t>0310002 Расходный кассовый ордер</w:t>
            </w:r>
            <w:r w:rsidRPr="001E0102">
              <w:rPr>
                <w:szCs w:val="16"/>
              </w:rPr>
              <w:t xml:space="preserve"> (фондовый).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Документ основание - Заявка-обоснование закупки товаров, работ, услуг малого объема через подотчетное лицо (ф. 0510521).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36FD6" w:rsidRPr="001E0102" w:rsidRDefault="00FA054C" w:rsidP="00336FD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н</w:t>
            </w:r>
            <w:r w:rsidR="00336FD6" w:rsidRPr="001E0102">
              <w:rPr>
                <w:sz w:val="16"/>
                <w:szCs w:val="16"/>
              </w:rPr>
              <w:t xml:space="preserve">а бумажном носителе, </w:t>
            </w:r>
          </w:p>
          <w:p w:rsidR="002B2FC4" w:rsidRPr="001E0102" w:rsidRDefault="00336FD6" w:rsidP="00336FD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 01 января 2025 года электронный </w:t>
            </w: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656D4D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Кассир (бухгалтер ответственный за формирование документа) </w:t>
            </w:r>
            <w:r w:rsidR="00656D4D" w:rsidRPr="001E0102">
              <w:rPr>
                <w:sz w:val="16"/>
                <w:szCs w:val="16"/>
              </w:rPr>
              <w:t>-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в момент совершения факта хозяйственной жизни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2B2FC4" w:rsidRPr="001E0102" w:rsidRDefault="002B2FC4" w:rsidP="006555E4">
            <w:pPr>
              <w:spacing w:after="160" w:line="259" w:lineRule="auto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-</w:t>
            </w: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Руководитель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Cs w:val="16"/>
              </w:rPr>
            </w:pPr>
            <w:r w:rsidRPr="001E0102">
              <w:rPr>
                <w:szCs w:val="16"/>
              </w:rPr>
              <w:t>Главный бухгалтер (</w:t>
            </w:r>
            <w:r w:rsidRPr="001E0102">
              <w:rPr>
                <w:i/>
                <w:szCs w:val="16"/>
              </w:rPr>
              <w:t>уполномоченное лицо).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Cs w:val="16"/>
              </w:rPr>
              <w:t>Подотчетное лицо.</w:t>
            </w:r>
          </w:p>
        </w:tc>
        <w:tc>
          <w:tcPr>
            <w:tcW w:w="56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</w:t>
            </w:r>
            <w:r w:rsidRPr="001E0102">
              <w:rPr>
                <w:szCs w:val="16"/>
              </w:rPr>
              <w:t>Служит основанием для выбытия денежных документов.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    Подлежит отражению в бухгалтерском учете по счетам Рабочего Плана счетов.    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Регистрируется в Журнале регистрации приходных и расходных кассовых документов отдельно от приходных и расходных кассовых ордеров, оформляющих операций с денежными средствами.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    Учет операций с денежными документами ведется на </w:t>
            </w:r>
            <w:r w:rsidRPr="001E0102">
              <w:rPr>
                <w:szCs w:val="16"/>
              </w:rPr>
              <w:lastRenderedPageBreak/>
              <w:t>отдельных листах Кассовой книги учреждения с проставлением на них записи "Фондовый".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  Прикладывается к журналу операций № </w:t>
            </w:r>
            <w:r w:rsidR="0088798E" w:rsidRPr="001E0102">
              <w:rPr>
                <w:szCs w:val="16"/>
              </w:rPr>
              <w:t>3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 xml:space="preserve">Срок проверки </w:t>
            </w:r>
            <w:r w:rsidR="00656D4D" w:rsidRPr="001E0102">
              <w:rPr>
                <w:sz w:val="16"/>
                <w:szCs w:val="16"/>
              </w:rPr>
              <w:t xml:space="preserve">2 </w:t>
            </w:r>
            <w:r w:rsidRPr="001E0102">
              <w:rPr>
                <w:sz w:val="16"/>
                <w:szCs w:val="16"/>
              </w:rPr>
              <w:t>рабочих дн</w:t>
            </w:r>
            <w:r w:rsidR="00656D4D" w:rsidRPr="001E0102">
              <w:rPr>
                <w:sz w:val="16"/>
                <w:szCs w:val="16"/>
              </w:rPr>
              <w:t>я</w:t>
            </w:r>
            <w:r w:rsidRPr="001E0102">
              <w:rPr>
                <w:sz w:val="16"/>
                <w:szCs w:val="16"/>
              </w:rPr>
              <w:t>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представления запрашиваемых бухгалтерией дополнительных документов </w:t>
            </w:r>
            <w:r w:rsidR="00656D4D" w:rsidRPr="001E0102">
              <w:rPr>
                <w:sz w:val="16"/>
                <w:szCs w:val="16"/>
              </w:rPr>
              <w:t>1</w:t>
            </w:r>
            <w:r w:rsidRPr="001E0102">
              <w:rPr>
                <w:sz w:val="16"/>
                <w:szCs w:val="16"/>
              </w:rPr>
              <w:t xml:space="preserve"> рабочи</w:t>
            </w:r>
            <w:r w:rsidR="00656D4D" w:rsidRPr="001E0102">
              <w:rPr>
                <w:sz w:val="16"/>
                <w:szCs w:val="16"/>
              </w:rPr>
              <w:t>й день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2B2FC4" w:rsidRPr="001E0102" w:rsidTr="006555E4">
        <w:trPr>
          <w:trHeight w:val="4416"/>
        </w:trPr>
        <w:tc>
          <w:tcPr>
            <w:tcW w:w="297" w:type="dxa"/>
            <w:shd w:val="clear" w:color="auto" w:fill="auto"/>
          </w:tcPr>
          <w:p w:rsidR="002B2FC4" w:rsidRPr="001E0102" w:rsidRDefault="00382D60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5</w:t>
            </w:r>
          </w:p>
        </w:tc>
        <w:tc>
          <w:tcPr>
            <w:tcW w:w="253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Учет расчетов с подотчетными лицами по денежным документам.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  <w:r w:rsidRPr="001E0102">
              <w:rPr>
                <w:b/>
                <w:szCs w:val="16"/>
              </w:rPr>
              <w:t>0504520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  <w:r w:rsidRPr="001E0102">
              <w:rPr>
                <w:b/>
                <w:szCs w:val="16"/>
              </w:rPr>
              <w:t>Отчет о расходах подотчетного лица.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Документ основание - Заявка-обоснование закупки товаров, работ, услуг малого объема через подотчетное лицо (ф. 0510521).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proofErr w:type="gramStart"/>
            <w:r w:rsidRPr="001E0102">
              <w:rPr>
                <w:szCs w:val="16"/>
              </w:rPr>
              <w:t>Документы</w:t>
            </w:r>
            <w:proofErr w:type="gramEnd"/>
            <w:r w:rsidRPr="001E0102">
              <w:rPr>
                <w:szCs w:val="16"/>
              </w:rPr>
              <w:t xml:space="preserve"> подтверждающие использование денежных документов.</w:t>
            </w: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электронный </w:t>
            </w:r>
          </w:p>
          <w:p w:rsidR="00220CE6" w:rsidRPr="001E0102" w:rsidRDefault="00220CE6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         Ответственный исполнитель бухгалтерской службы</w:t>
            </w:r>
            <w:r w:rsidR="00220CE6" w:rsidRPr="001E0102">
              <w:rPr>
                <w:sz w:val="16"/>
                <w:szCs w:val="16"/>
              </w:rPr>
              <w:t>-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В сроки, установленные локальным актом учреждения по расчетам с подотчетными лицами.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992" w:type="dxa"/>
            <w:shd w:val="clear" w:color="auto" w:fill="auto"/>
          </w:tcPr>
          <w:p w:rsidR="00220CE6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Ответственный исполнитель (</w:t>
            </w:r>
            <w:r w:rsidRPr="001E0102">
              <w:rPr>
                <w:i/>
                <w:sz w:val="16"/>
                <w:szCs w:val="16"/>
              </w:rPr>
              <w:t>при необходимости)</w:t>
            </w:r>
            <w:r w:rsidRPr="001E0102">
              <w:rPr>
                <w:sz w:val="16"/>
                <w:szCs w:val="16"/>
              </w:rPr>
              <w:t xml:space="preserve"> </w:t>
            </w:r>
            <w:r w:rsidR="00220CE6" w:rsidRPr="001E0102">
              <w:rPr>
                <w:sz w:val="16"/>
                <w:szCs w:val="16"/>
              </w:rPr>
              <w:t>-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2B2FC4" w:rsidRPr="001E0102" w:rsidRDefault="00220CE6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3 рабочих дня</w:t>
            </w:r>
            <w:r w:rsidR="002B2FC4"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Подотчетное лицо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Cs w:val="16"/>
              </w:rPr>
            </w:pPr>
            <w:r w:rsidRPr="001E0102">
              <w:rPr>
                <w:szCs w:val="16"/>
              </w:rPr>
              <w:t>Ответственное лицо учреждения (</w:t>
            </w:r>
            <w:r w:rsidRPr="001E0102">
              <w:rPr>
                <w:i/>
                <w:szCs w:val="16"/>
              </w:rPr>
              <w:t>ответственное за принятие Документов-оснований и проверку на их соответствие прикрепленным скан-копиям, созданным в электронном формате)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Руководитель структурного подразделения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Руководитель финансово-экономического </w:t>
            </w:r>
            <w:r w:rsidRPr="001E0102">
              <w:rPr>
                <w:szCs w:val="16"/>
              </w:rPr>
              <w:lastRenderedPageBreak/>
              <w:t>подразделения (уполномоченное лицо).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Руководитель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Cs w:val="16"/>
              </w:rPr>
            </w:pPr>
          </w:p>
          <w:p w:rsidR="00220CE6" w:rsidRPr="001E0102" w:rsidRDefault="00220CE6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цифровой способ</w:t>
            </w:r>
          </w:p>
        </w:tc>
        <w:tc>
          <w:tcPr>
            <w:tcW w:w="99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Подлежит отражению в бухгалтерском учете по счетам Рабочего Плана счетов.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Cs w:val="16"/>
              </w:rPr>
            </w:pPr>
            <w:r w:rsidRPr="001E0102">
              <w:rPr>
                <w:szCs w:val="16"/>
              </w:rPr>
              <w:t xml:space="preserve">        Прикладывается к журналу операций № </w:t>
            </w:r>
            <w:r w:rsidR="00B76B11" w:rsidRPr="001E0102">
              <w:rPr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проверки </w:t>
            </w:r>
            <w:r w:rsidR="00B76B11" w:rsidRPr="001E0102">
              <w:rPr>
                <w:sz w:val="16"/>
                <w:szCs w:val="16"/>
              </w:rPr>
              <w:t xml:space="preserve">2 </w:t>
            </w:r>
            <w:r w:rsidRPr="001E0102">
              <w:rPr>
                <w:sz w:val="16"/>
                <w:szCs w:val="16"/>
              </w:rPr>
              <w:t>рабочих дн</w:t>
            </w:r>
            <w:r w:rsidR="00B76B11" w:rsidRPr="001E0102">
              <w:rPr>
                <w:sz w:val="16"/>
                <w:szCs w:val="16"/>
              </w:rPr>
              <w:t>я</w:t>
            </w:r>
            <w:r w:rsidRPr="001E0102">
              <w:rPr>
                <w:sz w:val="16"/>
                <w:szCs w:val="16"/>
              </w:rPr>
              <w:t>.</w:t>
            </w:r>
          </w:p>
          <w:p w:rsidR="00B76B11" w:rsidRPr="001E0102" w:rsidRDefault="00B76B11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представления запрашиваемых бухгалтерией дополнительных документов </w:t>
            </w:r>
            <w:r w:rsidR="00B76B11" w:rsidRPr="001E0102">
              <w:rPr>
                <w:sz w:val="16"/>
                <w:szCs w:val="16"/>
              </w:rPr>
              <w:t>1</w:t>
            </w:r>
            <w:r w:rsidRPr="001E0102">
              <w:rPr>
                <w:sz w:val="16"/>
                <w:szCs w:val="16"/>
              </w:rPr>
              <w:t xml:space="preserve"> рабочи</w:t>
            </w:r>
            <w:r w:rsidR="00B76B11" w:rsidRPr="001E0102">
              <w:rPr>
                <w:sz w:val="16"/>
                <w:szCs w:val="16"/>
              </w:rPr>
              <w:t>й день</w:t>
            </w: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2B2FC4" w:rsidRPr="001E0102" w:rsidTr="006555E4">
        <w:trPr>
          <w:trHeight w:val="4416"/>
        </w:trPr>
        <w:tc>
          <w:tcPr>
            <w:tcW w:w="297" w:type="dxa"/>
            <w:shd w:val="clear" w:color="auto" w:fill="auto"/>
          </w:tcPr>
          <w:p w:rsidR="002B2FC4" w:rsidRPr="001E0102" w:rsidRDefault="0063307A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6</w:t>
            </w:r>
          </w:p>
        </w:tc>
        <w:tc>
          <w:tcPr>
            <w:tcW w:w="253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Выбытие денежных документов из кассы по причине уничтожения, порчи.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b/>
                <w:szCs w:val="16"/>
              </w:rPr>
              <w:t>0310002 Расходный кассовый ордер</w:t>
            </w:r>
            <w:r w:rsidRPr="001E0102">
              <w:rPr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Документы основания </w:t>
            </w:r>
            <w:proofErr w:type="gramStart"/>
            <w:r w:rsidRPr="001E0102">
              <w:rPr>
                <w:szCs w:val="16"/>
              </w:rPr>
              <w:t>-  Инвентаризационные</w:t>
            </w:r>
            <w:proofErr w:type="gramEnd"/>
            <w:r w:rsidRPr="001E0102">
              <w:rPr>
                <w:szCs w:val="16"/>
              </w:rPr>
              <w:t xml:space="preserve"> описи, 0510463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Cs w:val="16"/>
              </w:rPr>
              <w:t xml:space="preserve">Акт о результатах инвентаризации. </w:t>
            </w:r>
          </w:p>
        </w:tc>
        <w:tc>
          <w:tcPr>
            <w:tcW w:w="1134" w:type="dxa"/>
            <w:shd w:val="clear" w:color="auto" w:fill="auto"/>
          </w:tcPr>
          <w:p w:rsidR="00D9114E" w:rsidRPr="001E0102" w:rsidRDefault="00D9114E" w:rsidP="00D9114E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На бумажном носителе, </w:t>
            </w:r>
          </w:p>
          <w:p w:rsidR="0063307A" w:rsidRPr="001E0102" w:rsidRDefault="00D9114E" w:rsidP="00D9114E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 01 января 2025 года электронный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63307A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Кассир (бухгалтер ответственный за формирование документа) </w:t>
            </w:r>
            <w:r w:rsidR="0063307A" w:rsidRPr="001E0102">
              <w:rPr>
                <w:sz w:val="16"/>
                <w:szCs w:val="16"/>
              </w:rPr>
              <w:t>-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В момент совершения факта хозяйственной жизни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2B2FC4" w:rsidRPr="001E0102" w:rsidRDefault="002B2FC4" w:rsidP="006555E4">
            <w:pPr>
              <w:spacing w:after="160" w:line="259" w:lineRule="auto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-</w:t>
            </w: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Руководитель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Главный бухгалтер (уполномоченное лицо).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Служит основанием для выбытия денежных документов.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    Подлежит отражению в бухгалтерском учете по счетам Рабочего Плана счетов.    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Расходный кассовый ордер с записью "Фондовый" регистрируется в Журнале регистрации приходных и расходных кассовых документов отдельно от приходных и расходных кассовых ордеров, оформляющих операций с денежными средствами.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    Учет операций с денежными документами ведется на </w:t>
            </w:r>
            <w:r w:rsidRPr="001E0102">
              <w:rPr>
                <w:szCs w:val="16"/>
              </w:rPr>
              <w:lastRenderedPageBreak/>
              <w:t>отдельных листах Кассовой книги учреждения с проставлением на них записи "Фондовый".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  Прикладывается к журналу операций № </w:t>
            </w:r>
            <w:r w:rsidR="008877A9" w:rsidRPr="001E0102">
              <w:rPr>
                <w:szCs w:val="16"/>
              </w:rPr>
              <w:t>8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 xml:space="preserve">Срок проверки </w:t>
            </w:r>
            <w:r w:rsidR="0063307A" w:rsidRPr="001E0102">
              <w:rPr>
                <w:sz w:val="16"/>
                <w:szCs w:val="16"/>
              </w:rPr>
              <w:t>2 рабочих дня</w:t>
            </w:r>
            <w:r w:rsidRPr="001E0102">
              <w:rPr>
                <w:sz w:val="16"/>
                <w:szCs w:val="16"/>
              </w:rPr>
              <w:t>.</w:t>
            </w:r>
          </w:p>
          <w:p w:rsidR="0063307A" w:rsidRPr="001E0102" w:rsidRDefault="0063307A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представления запрашиваемых бухгалтерией дополнительных документов </w:t>
            </w:r>
            <w:r w:rsidR="0063307A" w:rsidRPr="001E0102">
              <w:rPr>
                <w:sz w:val="16"/>
                <w:szCs w:val="16"/>
              </w:rPr>
              <w:t>1рабочих день.</w:t>
            </w: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</w:tbl>
    <w:p w:rsidR="002B2FC4" w:rsidRPr="001E0102" w:rsidRDefault="002B2FC4" w:rsidP="006555E4">
      <w:pPr>
        <w:tabs>
          <w:tab w:val="left" w:pos="5095"/>
        </w:tabs>
        <w:spacing w:after="160" w:line="259" w:lineRule="auto"/>
      </w:pPr>
    </w:p>
    <w:p w:rsidR="002B2FC4" w:rsidRPr="001E0102" w:rsidRDefault="002B2FC4" w:rsidP="006555E4">
      <w:pPr>
        <w:tabs>
          <w:tab w:val="left" w:pos="5095"/>
        </w:tabs>
        <w:spacing w:after="160" w:line="259" w:lineRule="auto"/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"/>
        <w:gridCol w:w="2392"/>
        <w:gridCol w:w="708"/>
        <w:gridCol w:w="1701"/>
        <w:gridCol w:w="993"/>
        <w:gridCol w:w="850"/>
        <w:gridCol w:w="992"/>
        <w:gridCol w:w="851"/>
        <w:gridCol w:w="2126"/>
        <w:gridCol w:w="425"/>
        <w:gridCol w:w="851"/>
        <w:gridCol w:w="1984"/>
        <w:gridCol w:w="709"/>
      </w:tblGrid>
      <w:tr w:rsidR="002B2FC4" w:rsidRPr="001E0102" w:rsidTr="006555E4">
        <w:trPr>
          <w:trHeight w:val="752"/>
        </w:trPr>
        <w:tc>
          <w:tcPr>
            <w:tcW w:w="297" w:type="dxa"/>
            <w:vMerge w:val="restart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E0102">
              <w:rPr>
                <w:b/>
                <w:sz w:val="16"/>
              </w:rPr>
              <w:t>N п/п</w:t>
            </w:r>
          </w:p>
        </w:tc>
        <w:tc>
          <w:tcPr>
            <w:tcW w:w="2392" w:type="dxa"/>
            <w:vMerge w:val="restart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sz w:val="16"/>
                <w:szCs w:val="16"/>
              </w:rPr>
              <w:t xml:space="preserve">Факт хозяйственной жизни/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sz w:val="16"/>
                <w:szCs w:val="16"/>
              </w:rPr>
              <w:t>Первичный документ/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E0102">
              <w:rPr>
                <w:b/>
                <w:sz w:val="16"/>
                <w:szCs w:val="16"/>
              </w:rPr>
              <w:t>Документ основание для формирования первичного документа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>Вид документа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center"/>
              <w:rPr>
                <w:b/>
                <w:color w:val="2A3143"/>
                <w:sz w:val="16"/>
                <w:szCs w:val="16"/>
                <w:u w:val="single"/>
                <w:shd w:val="clear" w:color="auto" w:fill="FFFFFF"/>
              </w:rPr>
            </w:pP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 xml:space="preserve">Предзаполнение документа </w:t>
            </w:r>
            <w:r w:rsidRPr="001E0102">
              <w:rPr>
                <w:b/>
                <w:color w:val="2A3143"/>
                <w:sz w:val="16"/>
                <w:szCs w:val="16"/>
                <w:u w:val="single"/>
                <w:shd w:val="clear" w:color="auto" w:fill="FFFFFF"/>
              </w:rPr>
              <w:t>по данным бухгалтерского учёта</w:t>
            </w: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color w:val="2A3143"/>
                <w:sz w:val="16"/>
                <w:szCs w:val="16"/>
                <w:u w:val="single"/>
                <w:shd w:val="clear" w:color="auto" w:fill="FFFFFF"/>
              </w:rPr>
              <w:t>(</w:t>
            </w: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>предзаполненный документ при необходимости</w:t>
            </w:r>
            <w:r w:rsidRPr="001E0102">
              <w:rPr>
                <w:b/>
                <w:color w:val="2A3143"/>
                <w:sz w:val="16"/>
                <w:szCs w:val="16"/>
                <w:u w:val="single"/>
                <w:shd w:val="clear" w:color="auto" w:fill="FFFFFF"/>
              </w:rPr>
              <w:t>)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 w:rsidRPr="001E0102">
              <w:rPr>
                <w:b/>
                <w:sz w:val="16"/>
                <w:szCs w:val="16"/>
              </w:rPr>
              <w:t xml:space="preserve">Ответственный за составление документа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>Порядок представления документа в бухгалтерскую службу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>Порядок отражения бухгалтерией первичного учетного документа в бухгалтерском учете</w:t>
            </w:r>
          </w:p>
        </w:tc>
      </w:tr>
      <w:tr w:rsidR="002B2FC4" w:rsidRPr="001E0102" w:rsidTr="006555E4">
        <w:trPr>
          <w:trHeight w:val="1466"/>
        </w:trPr>
        <w:tc>
          <w:tcPr>
            <w:tcW w:w="297" w:type="dxa"/>
            <w:vMerge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</w:p>
        </w:tc>
        <w:tc>
          <w:tcPr>
            <w:tcW w:w="2392" w:type="dxa"/>
            <w:vMerge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center"/>
              <w:rPr>
                <w:b/>
                <w:color w:val="2A314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701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Подразделение бухгалтерии (бухгалтер) </w:t>
            </w:r>
          </w:p>
        </w:tc>
        <w:tc>
          <w:tcPr>
            <w:tcW w:w="993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формирования документа.</w:t>
            </w: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Порядок передачи документа лицу, осуществляющему оформление факта хозяйственной жизни.</w:t>
            </w: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1E0102">
              <w:rPr>
                <w:sz w:val="16"/>
              </w:rPr>
              <w:t>Подразделение учреждения</w:t>
            </w: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1E0102">
              <w:rPr>
                <w:sz w:val="16"/>
              </w:rPr>
              <w:t>Срок составления документа.</w:t>
            </w:r>
          </w:p>
        </w:tc>
        <w:tc>
          <w:tcPr>
            <w:tcW w:w="2126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1E0102">
              <w:rPr>
                <w:sz w:val="16"/>
              </w:rPr>
              <w:t>Должностные лица, подписывающие документ, или информацию.</w:t>
            </w:r>
          </w:p>
        </w:tc>
        <w:tc>
          <w:tcPr>
            <w:tcW w:w="425" w:type="dxa"/>
            <w:shd w:val="clear" w:color="auto" w:fill="auto"/>
          </w:tcPr>
          <w:p w:rsidR="002B2FC4" w:rsidRPr="001E0102" w:rsidRDefault="002B2FC4" w:rsidP="006555E4">
            <w:pPr>
              <w:spacing w:after="360"/>
              <w:rPr>
                <w:color w:val="2A3143"/>
                <w:sz w:val="16"/>
                <w:szCs w:val="16"/>
              </w:rPr>
            </w:pPr>
            <w:r w:rsidRPr="001E0102">
              <w:rPr>
                <w:color w:val="2A3143"/>
                <w:sz w:val="16"/>
                <w:szCs w:val="16"/>
              </w:rPr>
              <w:t xml:space="preserve">Способ представления документа в бухгалтерию </w:t>
            </w: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E0102">
              <w:rPr>
                <w:color w:val="2A3143"/>
                <w:sz w:val="16"/>
                <w:szCs w:val="16"/>
              </w:rPr>
              <w:t>Подразделение, бухгалтерии (бухгалтер)</w:t>
            </w:r>
          </w:p>
        </w:tc>
        <w:tc>
          <w:tcPr>
            <w:tcW w:w="1984" w:type="dxa"/>
            <w:shd w:val="clear" w:color="auto" w:fill="auto"/>
          </w:tcPr>
          <w:p w:rsidR="002B2FC4" w:rsidRPr="001E0102" w:rsidRDefault="002B2FC4" w:rsidP="006555E4">
            <w:pPr>
              <w:spacing w:after="360"/>
              <w:rPr>
                <w:color w:val="2A3143"/>
                <w:sz w:val="14"/>
              </w:rPr>
            </w:pPr>
            <w:r w:rsidRPr="001E0102">
              <w:rPr>
                <w:color w:val="2A3143"/>
                <w:sz w:val="16"/>
              </w:rPr>
              <w:t>Способ отражения учетного документа в бухгалтерском учете</w:t>
            </w: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проверки документа.</w:t>
            </w: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направления уведомления о результатах внутреннего контроля.</w:t>
            </w:r>
          </w:p>
          <w:p w:rsidR="002B2FC4" w:rsidRPr="001E0102" w:rsidRDefault="002B2FC4" w:rsidP="006555E4">
            <w:r w:rsidRPr="001E0102">
              <w:rPr>
                <w:sz w:val="16"/>
                <w:szCs w:val="16"/>
              </w:rPr>
              <w:t>Сроки предста</w:t>
            </w:r>
            <w:r w:rsidRPr="001E0102">
              <w:rPr>
                <w:sz w:val="16"/>
                <w:szCs w:val="16"/>
              </w:rPr>
              <w:lastRenderedPageBreak/>
              <w:t>вления запрашиваемых документов.</w:t>
            </w:r>
          </w:p>
        </w:tc>
      </w:tr>
      <w:tr w:rsidR="002B2FC4" w:rsidRPr="001E0102" w:rsidTr="006555E4">
        <w:tc>
          <w:tcPr>
            <w:tcW w:w="29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lastRenderedPageBreak/>
              <w:t>1</w:t>
            </w:r>
          </w:p>
        </w:tc>
        <w:tc>
          <w:tcPr>
            <w:tcW w:w="23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9</w:t>
            </w:r>
          </w:p>
        </w:tc>
        <w:tc>
          <w:tcPr>
            <w:tcW w:w="425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13</w:t>
            </w:r>
          </w:p>
        </w:tc>
      </w:tr>
      <w:tr w:rsidR="002B2FC4" w:rsidRPr="001E0102" w:rsidTr="006555E4">
        <w:trPr>
          <w:trHeight w:val="881"/>
        </w:trPr>
        <w:tc>
          <w:tcPr>
            <w:tcW w:w="14879" w:type="dxa"/>
            <w:gridSpan w:val="13"/>
            <w:shd w:val="clear" w:color="auto" w:fill="auto"/>
          </w:tcPr>
          <w:p w:rsidR="002B2FC4" w:rsidRPr="001E0102" w:rsidRDefault="00480973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 w:rsidRPr="001E0102">
              <w:rPr>
                <w:b/>
                <w:szCs w:val="24"/>
              </w:rPr>
              <w:t>7</w:t>
            </w:r>
            <w:r w:rsidR="002B2FC4" w:rsidRPr="001E0102">
              <w:rPr>
                <w:b/>
                <w:szCs w:val="24"/>
              </w:rPr>
              <w:t>. Учет расчетов с подотчетными лицами</w:t>
            </w:r>
          </w:p>
        </w:tc>
      </w:tr>
      <w:tr w:rsidR="002B2FC4" w:rsidRPr="001E0102" w:rsidTr="006555E4">
        <w:trPr>
          <w:trHeight w:val="4416"/>
        </w:trPr>
        <w:tc>
          <w:tcPr>
            <w:tcW w:w="29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</w:t>
            </w:r>
          </w:p>
        </w:tc>
        <w:tc>
          <w:tcPr>
            <w:tcW w:w="2392" w:type="dxa"/>
            <w:shd w:val="clear" w:color="auto" w:fill="auto"/>
          </w:tcPr>
          <w:p w:rsidR="002B2FC4" w:rsidRPr="001E0102" w:rsidRDefault="009F11F6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Cs w:val="16"/>
              </w:rPr>
              <w:t xml:space="preserve">Распоряжение </w:t>
            </w:r>
            <w:r w:rsidR="002B2FC4" w:rsidRPr="001E0102">
              <w:rPr>
                <w:szCs w:val="16"/>
              </w:rPr>
              <w:t>о направлении работника в командировку.</w:t>
            </w:r>
          </w:p>
        </w:tc>
        <w:tc>
          <w:tcPr>
            <w:tcW w:w="708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на бумажном носителе</w:t>
            </w:r>
          </w:p>
        </w:tc>
        <w:tc>
          <w:tcPr>
            <w:tcW w:w="170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исполнитель) </w:t>
            </w:r>
            <w:r w:rsidR="00711944" w:rsidRPr="001E0102">
              <w:rPr>
                <w:sz w:val="16"/>
                <w:szCs w:val="16"/>
              </w:rPr>
              <w:t>-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на бумажном носителе.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F11F6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Ответственный исполнитель (</w:t>
            </w:r>
            <w:r w:rsidRPr="001E0102">
              <w:rPr>
                <w:i/>
                <w:sz w:val="16"/>
                <w:szCs w:val="16"/>
              </w:rPr>
              <w:t>при необходимости)</w:t>
            </w:r>
            <w:r w:rsidRPr="001E0102">
              <w:rPr>
                <w:sz w:val="16"/>
                <w:szCs w:val="16"/>
              </w:rPr>
              <w:t xml:space="preserve"> </w:t>
            </w:r>
            <w:r w:rsidR="009F11F6" w:rsidRPr="001E0102">
              <w:rPr>
                <w:sz w:val="16"/>
                <w:szCs w:val="16"/>
              </w:rPr>
              <w:t>– специалист управления делами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9F11F6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3рабочих дня</w:t>
            </w:r>
            <w:r w:rsidR="002B2FC4"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Cs w:val="16"/>
              </w:rPr>
            </w:pPr>
            <w:r w:rsidRPr="001E0102">
              <w:rPr>
                <w:szCs w:val="16"/>
              </w:rPr>
              <w:t>Руководитель учреждения (</w:t>
            </w:r>
            <w:r w:rsidRPr="001E0102">
              <w:rPr>
                <w:i/>
                <w:szCs w:val="16"/>
              </w:rPr>
              <w:t>уполномоченное лицо)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на бумажном носителе.</w:t>
            </w: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</w:t>
            </w:r>
          </w:p>
        </w:tc>
        <w:tc>
          <w:tcPr>
            <w:tcW w:w="198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Не подлежит отражению в бухгалтерском учете по счетам Рабочего Плана счетов.    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проверки </w:t>
            </w:r>
            <w:r w:rsidR="009F11F6" w:rsidRPr="001E0102">
              <w:rPr>
                <w:sz w:val="16"/>
                <w:szCs w:val="16"/>
              </w:rPr>
              <w:t>2 рабочих дня</w:t>
            </w:r>
            <w:r w:rsidRPr="001E0102">
              <w:rPr>
                <w:sz w:val="16"/>
                <w:szCs w:val="16"/>
              </w:rPr>
              <w:t>.</w:t>
            </w:r>
          </w:p>
          <w:p w:rsidR="009F11F6" w:rsidRPr="001E0102" w:rsidRDefault="009F11F6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представления запрашиваемых бухгалтерией дополнительных документов </w:t>
            </w:r>
            <w:r w:rsidR="009F11F6" w:rsidRPr="001E0102">
              <w:rPr>
                <w:sz w:val="16"/>
                <w:szCs w:val="16"/>
              </w:rPr>
              <w:t>1</w:t>
            </w:r>
            <w:r w:rsidRPr="001E0102">
              <w:rPr>
                <w:sz w:val="16"/>
                <w:szCs w:val="16"/>
              </w:rPr>
              <w:t xml:space="preserve"> рабочи</w:t>
            </w:r>
            <w:r w:rsidR="009F11F6" w:rsidRPr="001E0102">
              <w:rPr>
                <w:sz w:val="16"/>
                <w:szCs w:val="16"/>
              </w:rPr>
              <w:t>й день</w:t>
            </w: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2B2FC4" w:rsidRPr="001E0102" w:rsidTr="006555E4">
        <w:trPr>
          <w:trHeight w:val="4416"/>
        </w:trPr>
        <w:tc>
          <w:tcPr>
            <w:tcW w:w="29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23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b/>
                <w:sz w:val="16"/>
                <w:szCs w:val="16"/>
              </w:rPr>
              <w:t xml:space="preserve">   </w:t>
            </w:r>
            <w:r w:rsidRPr="001E0102">
              <w:rPr>
                <w:szCs w:val="16"/>
              </w:rPr>
              <w:t xml:space="preserve">Оформление решения работодателя о направлении работника (подотчетного лица) в служебную командировку на территории РФ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  <w:r w:rsidRPr="001E0102">
              <w:rPr>
                <w:b/>
                <w:szCs w:val="16"/>
              </w:rPr>
              <w:t>Решение о командировании на территории Российской Федерации 0504512)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 w:val="16"/>
                <w:szCs w:val="16"/>
              </w:rPr>
            </w:pPr>
            <w:r w:rsidRPr="001E0102">
              <w:rPr>
                <w:b/>
                <w:szCs w:val="16"/>
              </w:rPr>
              <w:t xml:space="preserve">Документ основание - </w:t>
            </w:r>
            <w:r w:rsidRPr="001E0102">
              <w:rPr>
                <w:szCs w:val="16"/>
              </w:rPr>
              <w:t xml:space="preserve">документ, на основании которого работник (подотчетное лицо) направляется в командировку (план - график командировок, приказ о направлении в командировку, иной документ) </w:t>
            </w:r>
          </w:p>
        </w:tc>
        <w:tc>
          <w:tcPr>
            <w:tcW w:w="708" w:type="dxa"/>
            <w:shd w:val="clear" w:color="auto" w:fill="auto"/>
          </w:tcPr>
          <w:p w:rsidR="002B2FC4" w:rsidRPr="001E0102" w:rsidRDefault="00DC667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электронный</w:t>
            </w:r>
            <w:r w:rsidR="002B2FC4" w:rsidRPr="001E0102">
              <w:rPr>
                <w:sz w:val="16"/>
                <w:szCs w:val="16"/>
              </w:rPr>
              <w:t xml:space="preserve"> </w:t>
            </w:r>
          </w:p>
          <w:p w:rsidR="00B66440" w:rsidRPr="001E0102" w:rsidRDefault="00B66440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B66440" w:rsidRPr="001E0102" w:rsidRDefault="00B66440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Управление делами – начальник отдела кадров</w:t>
            </w:r>
          </w:p>
          <w:p w:rsidR="00B66440" w:rsidRPr="001E0102" w:rsidRDefault="00B66440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исполнитель) </w:t>
            </w:r>
            <w:r w:rsidR="00B66440" w:rsidRPr="001E0102">
              <w:rPr>
                <w:sz w:val="16"/>
                <w:szCs w:val="16"/>
              </w:rPr>
              <w:t>-</w:t>
            </w:r>
            <w:r w:rsidRPr="001E0102">
              <w:rPr>
                <w:sz w:val="16"/>
                <w:szCs w:val="16"/>
              </w:rPr>
              <w:t xml:space="preserve"> уполномоченное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B66440" w:rsidRPr="001E0102" w:rsidRDefault="002B2FC4" w:rsidP="006555E4">
            <w:pPr>
              <w:rPr>
                <w:b/>
                <w:i/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  <w:p w:rsidR="002B2FC4" w:rsidRPr="001E0102" w:rsidRDefault="002B2FC4" w:rsidP="006555E4">
            <w:pPr>
              <w:spacing w:after="160" w:line="259" w:lineRule="auto"/>
              <w:rPr>
                <w:b/>
                <w:i/>
                <w:sz w:val="16"/>
                <w:szCs w:val="16"/>
              </w:rPr>
            </w:pP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66440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Ответственный исполнитель (</w:t>
            </w:r>
            <w:r w:rsidRPr="001E0102">
              <w:rPr>
                <w:i/>
                <w:sz w:val="16"/>
                <w:szCs w:val="16"/>
              </w:rPr>
              <w:t>при необходимости)</w:t>
            </w:r>
            <w:r w:rsidRPr="001E0102">
              <w:rPr>
                <w:sz w:val="16"/>
                <w:szCs w:val="16"/>
              </w:rPr>
              <w:t xml:space="preserve"> </w:t>
            </w:r>
            <w:r w:rsidR="00B66440" w:rsidRPr="001E0102">
              <w:rPr>
                <w:sz w:val="16"/>
                <w:szCs w:val="16"/>
              </w:rPr>
              <w:t>-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B66440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3 рабочих дня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Ответственное лицо кадровой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Руководитель структурного подразделения, формирующим задание по командировке.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Руководитель финансово-экономического подразделения (уполномоченное лицо).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Cs w:val="16"/>
              </w:rPr>
            </w:pPr>
            <w:r w:rsidRPr="001E0102">
              <w:rPr>
                <w:szCs w:val="16"/>
              </w:rPr>
              <w:t>Руководитель учреждения (</w:t>
            </w:r>
            <w:r w:rsidRPr="001E0102">
              <w:rPr>
                <w:i/>
                <w:szCs w:val="16"/>
              </w:rPr>
              <w:t>уполномоченное лицо).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Cs w:val="16"/>
              </w:rPr>
            </w:pPr>
            <w:r w:rsidRPr="001E0102">
              <w:rPr>
                <w:i/>
                <w:szCs w:val="16"/>
              </w:rPr>
              <w:t>Руководитель учреждения, осуществляющего в соответствии с переданными полномочиями оплату расходов по командировке работнику, состоящему в штате другого учреждения, передавшего такие полномочия и направившего работника в командировку.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</w:t>
            </w:r>
            <w:r w:rsidR="00B66440" w:rsidRPr="001E0102">
              <w:rPr>
                <w:sz w:val="16"/>
                <w:szCs w:val="16"/>
              </w:rPr>
              <w:t xml:space="preserve"> сотрудник бухгалтерской службы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rPr>
                <w:sz w:val="16"/>
                <w:szCs w:val="16"/>
              </w:rPr>
              <w:t xml:space="preserve">     </w:t>
            </w:r>
            <w:r w:rsidRPr="001E0102">
              <w:t xml:space="preserve">Цель: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- расчет размера финансового обеспечения возмещаемых расходов, связанных со служебной командировкой,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-  проверка отсутствия задолженности по ранее выданным подотчетным суммам,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- формирование платежных документов, в зависимости от выбранного способа выдачи денежных средств.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</w:rPr>
            </w:pPr>
            <w:r w:rsidRPr="001E0102">
              <w:t xml:space="preserve">          Подлежит отражению в бухгалтерском учете по счетам Рабочего Плана счетов.     Прикладывается к журналу операций № </w:t>
            </w:r>
            <w:r w:rsidR="00CE4750" w:rsidRPr="001E0102">
              <w:t>8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B2FC4" w:rsidRPr="001E0102" w:rsidRDefault="00183C95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проверки 2 рабочих дня.</w:t>
            </w:r>
          </w:p>
          <w:p w:rsidR="00183C95" w:rsidRPr="001E0102" w:rsidRDefault="00183C95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представления запрашиваемых бухгалтерией дополнительных документов </w:t>
            </w:r>
            <w:r w:rsidR="00183C95" w:rsidRPr="001E0102">
              <w:rPr>
                <w:sz w:val="16"/>
                <w:szCs w:val="16"/>
              </w:rPr>
              <w:t>1</w:t>
            </w:r>
            <w:r w:rsidR="00DC667B" w:rsidRPr="001E0102">
              <w:rPr>
                <w:sz w:val="16"/>
                <w:szCs w:val="16"/>
              </w:rPr>
              <w:t xml:space="preserve"> </w:t>
            </w:r>
            <w:r w:rsidRPr="001E0102">
              <w:rPr>
                <w:sz w:val="16"/>
                <w:szCs w:val="16"/>
              </w:rPr>
              <w:t>рабочи</w:t>
            </w:r>
            <w:r w:rsidR="00183C95" w:rsidRPr="001E0102">
              <w:rPr>
                <w:sz w:val="16"/>
                <w:szCs w:val="16"/>
              </w:rPr>
              <w:t>й день</w:t>
            </w: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2B2FC4" w:rsidRPr="001E0102" w:rsidTr="006555E4">
        <w:trPr>
          <w:trHeight w:val="4416"/>
        </w:trPr>
        <w:tc>
          <w:tcPr>
            <w:tcW w:w="29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23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b/>
                <w:sz w:val="16"/>
                <w:szCs w:val="16"/>
              </w:rPr>
              <w:t xml:space="preserve">   </w:t>
            </w:r>
            <w:r w:rsidRPr="001E0102">
              <w:rPr>
                <w:szCs w:val="16"/>
              </w:rPr>
              <w:t xml:space="preserve">Оформление изменения решения работодателя о направлении работника (подотчетного лица) в служебную командировку на территории </w:t>
            </w:r>
            <w:proofErr w:type="gramStart"/>
            <w:r w:rsidRPr="001E0102">
              <w:rPr>
                <w:szCs w:val="16"/>
              </w:rPr>
              <w:t>РФ  и</w:t>
            </w:r>
            <w:proofErr w:type="gramEnd"/>
            <w:r w:rsidRPr="001E0102">
              <w:rPr>
                <w:szCs w:val="16"/>
              </w:rPr>
              <w:t xml:space="preserve"> изменения расчета размера финансового обеспечения возмещаемых расходов, связанных со служебной командировкой по ранее утвержденному Решению о командировании (ф. 0504512) 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  <w:r w:rsidRPr="001E0102">
              <w:rPr>
                <w:b/>
                <w:szCs w:val="16"/>
              </w:rPr>
              <w:t xml:space="preserve">Изменение Решения о командировании на территории Российской Федерации (ф. 0504513)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 w:val="16"/>
                <w:szCs w:val="16"/>
              </w:rPr>
            </w:pPr>
            <w:r w:rsidRPr="001E0102">
              <w:rPr>
                <w:b/>
                <w:szCs w:val="16"/>
              </w:rPr>
              <w:t xml:space="preserve">Документ основание - </w:t>
            </w:r>
            <w:r w:rsidRPr="001E0102">
              <w:rPr>
                <w:szCs w:val="16"/>
              </w:rPr>
              <w:t xml:space="preserve">документ, на основании которого работник (подотчетное лицо) направляется в командировку (план - график командировок, приказ о направлении в командировку, иной документ) </w:t>
            </w:r>
          </w:p>
        </w:tc>
        <w:tc>
          <w:tcPr>
            <w:tcW w:w="708" w:type="dxa"/>
            <w:shd w:val="clear" w:color="auto" w:fill="auto"/>
          </w:tcPr>
          <w:p w:rsidR="006E52B2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электронный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E52B2" w:rsidRPr="001E0102" w:rsidRDefault="006E52B2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Управление делами –начальник отдела кадров</w:t>
            </w:r>
          </w:p>
          <w:p w:rsidR="006E52B2" w:rsidRPr="001E0102" w:rsidRDefault="006E52B2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исполнитель) </w:t>
            </w:r>
            <w:r w:rsidR="006E52B2" w:rsidRPr="001E0102">
              <w:rPr>
                <w:sz w:val="16"/>
                <w:szCs w:val="16"/>
              </w:rPr>
              <w:t>-</w:t>
            </w:r>
            <w:r w:rsidRPr="001E0102">
              <w:rPr>
                <w:sz w:val="16"/>
                <w:szCs w:val="16"/>
              </w:rPr>
              <w:t xml:space="preserve"> уполномоченное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6E52B2" w:rsidRPr="001E0102" w:rsidRDefault="002B2FC4" w:rsidP="006555E4">
            <w:pPr>
              <w:rPr>
                <w:b/>
                <w:i/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  <w:p w:rsidR="002B2FC4" w:rsidRPr="001E0102" w:rsidRDefault="002B2FC4" w:rsidP="006555E4">
            <w:pPr>
              <w:spacing w:after="160" w:line="259" w:lineRule="auto"/>
              <w:rPr>
                <w:b/>
                <w:i/>
                <w:sz w:val="16"/>
                <w:szCs w:val="16"/>
              </w:rPr>
            </w:pP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E52B2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Ответственный исполнитель </w:t>
            </w:r>
            <w:r w:rsidR="006E52B2" w:rsidRPr="001E0102">
              <w:rPr>
                <w:sz w:val="16"/>
                <w:szCs w:val="16"/>
              </w:rPr>
              <w:t>–-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585732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</w:t>
            </w:r>
            <w:r w:rsidR="006E52B2" w:rsidRPr="001E0102">
              <w:rPr>
                <w:sz w:val="16"/>
                <w:szCs w:val="16"/>
              </w:rPr>
              <w:t xml:space="preserve"> </w:t>
            </w:r>
            <w:r w:rsidR="002B2FC4" w:rsidRPr="001E0102">
              <w:rPr>
                <w:sz w:val="16"/>
                <w:szCs w:val="16"/>
              </w:rPr>
              <w:t>рабочи</w:t>
            </w:r>
            <w:r w:rsidR="006E52B2" w:rsidRPr="001E0102">
              <w:rPr>
                <w:sz w:val="16"/>
                <w:szCs w:val="16"/>
              </w:rPr>
              <w:t>й</w:t>
            </w:r>
            <w:r w:rsidRPr="001E0102">
              <w:rPr>
                <w:sz w:val="16"/>
                <w:szCs w:val="16"/>
              </w:rPr>
              <w:t xml:space="preserve"> день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Ответственное лицо кадровой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Руководитель структурного подразделения, формирующим задание по командировке.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Руководитель финансово-экономического подразделения (уполномоченное лицо).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Cs w:val="16"/>
              </w:rPr>
            </w:pPr>
            <w:r w:rsidRPr="001E0102">
              <w:rPr>
                <w:szCs w:val="16"/>
              </w:rPr>
              <w:t>Руководитель учреждения (</w:t>
            </w:r>
            <w:r w:rsidRPr="001E0102">
              <w:rPr>
                <w:i/>
                <w:szCs w:val="16"/>
              </w:rPr>
              <w:t>уполномоченное лицо).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Руководитель учреждения, осуществляющего в соответствии с переданными полномочиями оплату расходов по командировке работнику, состоящему в штате другого учреждения, передавшего такие полномочия и направившего работника в командировку.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</w:t>
            </w:r>
            <w:r w:rsidR="006E52B2" w:rsidRPr="001E0102">
              <w:rPr>
                <w:sz w:val="16"/>
                <w:szCs w:val="16"/>
              </w:rPr>
              <w:t xml:space="preserve"> сотрудник бухгалтерской службы </w:t>
            </w:r>
          </w:p>
        </w:tc>
        <w:tc>
          <w:tcPr>
            <w:tcW w:w="198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 xml:space="preserve">     Цель: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- изменение расчета размера финансового обеспечения возмещаемых расходов, связанных со служебной командировкой,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  <w:r w:rsidRPr="001E0102">
              <w:t>- формирование платежных документов, в зависимости от выбранного способа выдачи денежных средств.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</w:rPr>
            </w:pPr>
            <w:r w:rsidRPr="001E0102">
              <w:t xml:space="preserve">          Подлежит отражению в бухгалтерском учете по счетам Рабочего Плана счетов.     Прикладывается к журналу операций №</w:t>
            </w:r>
            <w:r w:rsidR="006E52B2" w:rsidRPr="001E0102">
              <w:t>8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проверки </w:t>
            </w:r>
            <w:r w:rsidR="006E52B2" w:rsidRPr="001E0102">
              <w:rPr>
                <w:sz w:val="16"/>
                <w:szCs w:val="16"/>
              </w:rPr>
              <w:t xml:space="preserve">1 </w:t>
            </w:r>
            <w:r w:rsidRPr="001E0102">
              <w:rPr>
                <w:sz w:val="16"/>
                <w:szCs w:val="16"/>
              </w:rPr>
              <w:t>рабочи</w:t>
            </w:r>
            <w:r w:rsidR="006E52B2" w:rsidRPr="001E0102">
              <w:rPr>
                <w:sz w:val="16"/>
                <w:szCs w:val="16"/>
              </w:rPr>
              <w:t>йдень.</w:t>
            </w:r>
          </w:p>
          <w:p w:rsidR="006E52B2" w:rsidRPr="001E0102" w:rsidRDefault="006E52B2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представления запрашиваемых бухгалтерией дополнительных документов </w:t>
            </w:r>
            <w:r w:rsidR="006E52B2" w:rsidRPr="001E0102">
              <w:rPr>
                <w:sz w:val="16"/>
                <w:szCs w:val="16"/>
              </w:rPr>
              <w:t>1рабочий</w:t>
            </w:r>
            <w:r w:rsidRPr="001E0102">
              <w:rPr>
                <w:sz w:val="16"/>
                <w:szCs w:val="16"/>
              </w:rPr>
              <w:t xml:space="preserve"> </w:t>
            </w:r>
            <w:r w:rsidR="006E52B2" w:rsidRPr="001E0102">
              <w:rPr>
                <w:sz w:val="16"/>
                <w:szCs w:val="16"/>
              </w:rPr>
              <w:t>день.</w:t>
            </w: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2B2FC4" w:rsidRPr="001E0102" w:rsidTr="006555E4">
        <w:trPr>
          <w:trHeight w:val="4416"/>
        </w:trPr>
        <w:tc>
          <w:tcPr>
            <w:tcW w:w="29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23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b/>
                <w:sz w:val="16"/>
                <w:szCs w:val="16"/>
              </w:rPr>
              <w:t xml:space="preserve">   </w:t>
            </w:r>
            <w:r w:rsidRPr="001E0102">
              <w:rPr>
                <w:szCs w:val="16"/>
              </w:rPr>
              <w:t>Оформление решения работодателя о направлении работника (подотчетного лица) в служебную командировку на территории иностранного государства.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  <w:r w:rsidRPr="001E0102">
              <w:rPr>
                <w:b/>
                <w:szCs w:val="16"/>
              </w:rPr>
              <w:t>Решение о командировании на территорию иностранного государства (0504515)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 w:val="16"/>
                <w:szCs w:val="16"/>
              </w:rPr>
            </w:pPr>
            <w:r w:rsidRPr="001E0102">
              <w:rPr>
                <w:b/>
                <w:szCs w:val="16"/>
              </w:rPr>
              <w:t xml:space="preserve">Документ основание - </w:t>
            </w:r>
            <w:r w:rsidRPr="001E0102">
              <w:rPr>
                <w:szCs w:val="16"/>
              </w:rPr>
              <w:t xml:space="preserve">документ, на основании которого работник (подотчетное лицо) направляется в командировку (план - график командировок, приказ о направлении в командировку, иной документ) </w:t>
            </w:r>
          </w:p>
        </w:tc>
        <w:tc>
          <w:tcPr>
            <w:tcW w:w="708" w:type="dxa"/>
            <w:shd w:val="clear" w:color="auto" w:fill="auto"/>
          </w:tcPr>
          <w:p w:rsidR="00585732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электронный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585732" w:rsidRPr="001E0102" w:rsidRDefault="00585732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Управление делами –начальник отдела кадров</w:t>
            </w:r>
          </w:p>
          <w:p w:rsidR="00585732" w:rsidRPr="001E0102" w:rsidRDefault="00585732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585732" w:rsidRPr="001E0102" w:rsidRDefault="00585732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585732" w:rsidRPr="001E0102" w:rsidRDefault="00585732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585732" w:rsidRPr="001E0102" w:rsidRDefault="00585732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исполнитель) - уполномоченное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992" w:type="dxa"/>
            <w:shd w:val="clear" w:color="auto" w:fill="auto"/>
          </w:tcPr>
          <w:p w:rsidR="00585732" w:rsidRPr="001E0102" w:rsidRDefault="00585732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585732" w:rsidRPr="001E0102" w:rsidRDefault="00585732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Ответственный исполнитель –-</w:t>
            </w:r>
          </w:p>
          <w:p w:rsidR="00585732" w:rsidRPr="001E0102" w:rsidRDefault="00585732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585732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3 рабочих дня</w:t>
            </w:r>
            <w:r w:rsidR="002B2FC4"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Ответственное лицо кадровой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Руководитель структурного подразделения, формирующим задание по командировке.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Руководитель финансово-экономического подразделения (уполномоченное лицо).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Руководитель учреждения (</w:t>
            </w:r>
            <w:r w:rsidRPr="001E0102">
              <w:rPr>
                <w:i/>
                <w:sz w:val="16"/>
                <w:szCs w:val="16"/>
              </w:rPr>
              <w:t>уполномоченное лицо).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Руководитель учреждения, осуществляющего в соответствии с переданными полномочиями оплату расходов по командировке работнику, состоящему в штате другого учреждения, передавшего такие полномочия и направившего работника в командировку.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</w:t>
            </w:r>
          </w:p>
        </w:tc>
        <w:tc>
          <w:tcPr>
            <w:tcW w:w="198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rFonts w:cs="Calibri"/>
              </w:rPr>
            </w:pPr>
            <w:r w:rsidRPr="001E0102">
              <w:rPr>
                <w:sz w:val="16"/>
                <w:szCs w:val="16"/>
              </w:rPr>
              <w:t xml:space="preserve">     Цель:</w:t>
            </w:r>
            <w:r w:rsidRPr="001E0102">
              <w:rPr>
                <w:rFonts w:cs="Calibri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rFonts w:cs="Calibri"/>
              </w:rPr>
              <w:t xml:space="preserve">- </w:t>
            </w:r>
            <w:r w:rsidRPr="001E0102">
              <w:rPr>
                <w:sz w:val="16"/>
                <w:szCs w:val="16"/>
              </w:rPr>
              <w:t>расчета размера финансового обеспечения возмещаемых расходов, связанных со служебной командировкой,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-  проверка отсутствия задолженности по ранее выданным подотчетным суммам,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- формирование платежных документов, в зависимости от выбранного способа выдачи денежных средств.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Подлежит отражению в бухгалтерском учете по счетам Рабочего Плана счетов.     Прикладывается к журналу операций № </w:t>
            </w:r>
            <w:r w:rsidR="00585732" w:rsidRPr="001E0102">
              <w:rPr>
                <w:sz w:val="16"/>
                <w:szCs w:val="16"/>
              </w:rPr>
              <w:t>8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B2FC4" w:rsidRPr="001E0102" w:rsidRDefault="00585732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проверки 2 рабочих дня</w:t>
            </w:r>
            <w:r w:rsidR="002B2FC4" w:rsidRPr="001E0102">
              <w:rPr>
                <w:sz w:val="16"/>
                <w:szCs w:val="16"/>
              </w:rPr>
              <w:t>.</w:t>
            </w:r>
          </w:p>
          <w:p w:rsidR="00585732" w:rsidRPr="001E0102" w:rsidRDefault="00585732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представления запрашиваемых бухгалтерией дополнительных документов </w:t>
            </w:r>
            <w:r w:rsidR="00585732" w:rsidRPr="001E0102">
              <w:rPr>
                <w:sz w:val="16"/>
                <w:szCs w:val="16"/>
              </w:rPr>
              <w:t>1 рабочий день.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2B2FC4" w:rsidRPr="001E0102" w:rsidTr="006555E4">
        <w:trPr>
          <w:trHeight w:val="4416"/>
        </w:trPr>
        <w:tc>
          <w:tcPr>
            <w:tcW w:w="29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5</w:t>
            </w:r>
          </w:p>
        </w:tc>
        <w:tc>
          <w:tcPr>
            <w:tcW w:w="23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b/>
                <w:sz w:val="16"/>
                <w:szCs w:val="16"/>
              </w:rPr>
              <w:t xml:space="preserve">   </w:t>
            </w:r>
            <w:r w:rsidRPr="001E0102">
              <w:rPr>
                <w:szCs w:val="16"/>
              </w:rPr>
              <w:t>Оформление изменения решения работодателя о направлении работника (подотчетного лица) в служебную командировку на территории иностранного государства и изменения расчета размера финансового обеспечения возмещаемых расходов, связанных со служебной командировкой по ранее утвержденному Решению о командировании (ф. 0504515</w:t>
            </w:r>
            <w:proofErr w:type="gramStart"/>
            <w:r w:rsidRPr="001E0102">
              <w:rPr>
                <w:szCs w:val="16"/>
              </w:rPr>
              <w:t>) .</w:t>
            </w:r>
            <w:proofErr w:type="gramEnd"/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  <w:r w:rsidRPr="001E0102">
              <w:rPr>
                <w:b/>
                <w:szCs w:val="16"/>
              </w:rPr>
              <w:t xml:space="preserve">Изменение Решения о командировании на территорию иностранного государства (0504516)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 w:val="16"/>
                <w:szCs w:val="16"/>
              </w:rPr>
            </w:pPr>
            <w:r w:rsidRPr="001E0102">
              <w:rPr>
                <w:b/>
                <w:szCs w:val="16"/>
              </w:rPr>
              <w:t xml:space="preserve">Документ основание - </w:t>
            </w:r>
            <w:r w:rsidRPr="001E0102">
              <w:rPr>
                <w:szCs w:val="16"/>
              </w:rPr>
              <w:t xml:space="preserve">документ, на основании которого работник (подотчетное лицо) направляется в командировку (план - график командировок, приказ о направлении в командировку, иной документ) </w:t>
            </w:r>
          </w:p>
        </w:tc>
        <w:tc>
          <w:tcPr>
            <w:tcW w:w="708" w:type="dxa"/>
            <w:shd w:val="clear" w:color="auto" w:fill="auto"/>
          </w:tcPr>
          <w:p w:rsidR="00EC0947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электронный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EC0947" w:rsidRPr="001E0102" w:rsidRDefault="00EC0947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Управление делами –начальник отдела кадров</w:t>
            </w:r>
          </w:p>
          <w:p w:rsidR="00EC0947" w:rsidRPr="001E0102" w:rsidRDefault="00EC0947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EC0947" w:rsidRPr="001E0102" w:rsidRDefault="00EC0947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EC0947" w:rsidRPr="001E0102" w:rsidRDefault="00EC0947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EC0947" w:rsidRPr="001E0102" w:rsidRDefault="00EC0947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исполнитель) - уполномоченное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Ответственный исполнитель </w:t>
            </w:r>
            <w:r w:rsidR="00EC0947" w:rsidRPr="001E0102">
              <w:rPr>
                <w:sz w:val="16"/>
                <w:szCs w:val="16"/>
              </w:rPr>
              <w:t>-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EC0947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</w:t>
            </w:r>
            <w:r w:rsidR="002B2FC4" w:rsidRPr="001E0102">
              <w:rPr>
                <w:sz w:val="16"/>
                <w:szCs w:val="16"/>
              </w:rPr>
              <w:t>рабочи</w:t>
            </w:r>
            <w:r w:rsidRPr="001E0102">
              <w:rPr>
                <w:sz w:val="16"/>
                <w:szCs w:val="16"/>
              </w:rPr>
              <w:t>й день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Ответственное лицо кадровой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Руководитель структурного подразделения, формирующим задание по командировке.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Руководитель финансово-экономического подразделения (уполномоченное лицо).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Руководитель учреждения (</w:t>
            </w:r>
            <w:r w:rsidRPr="001E0102">
              <w:rPr>
                <w:i/>
                <w:sz w:val="16"/>
                <w:szCs w:val="16"/>
              </w:rPr>
              <w:t>уполномоченное лицо).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Руководитель учреждения, осуществляющего в соответствии с переданными полномочиями оплату расходов по командировке работнику, состоящему в штате другого учреждения, передавшего такие полномочия и направившего работника в командировку.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</w:t>
            </w:r>
          </w:p>
        </w:tc>
        <w:tc>
          <w:tcPr>
            <w:tcW w:w="198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rFonts w:cs="Calibri"/>
              </w:rPr>
            </w:pPr>
            <w:r w:rsidRPr="001E0102">
              <w:rPr>
                <w:sz w:val="16"/>
                <w:szCs w:val="16"/>
              </w:rPr>
              <w:t xml:space="preserve">     Цель:</w:t>
            </w:r>
            <w:r w:rsidRPr="001E0102">
              <w:rPr>
                <w:rFonts w:cs="Calibri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rFonts w:cs="Calibri"/>
              </w:rPr>
              <w:t xml:space="preserve">- </w:t>
            </w:r>
            <w:r w:rsidRPr="001E0102">
              <w:rPr>
                <w:sz w:val="16"/>
                <w:szCs w:val="16"/>
              </w:rPr>
              <w:t>изменение расчета размера финансового обеспечения возмещаемых расходов, связанных со служебной командировкой,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- формирование платежных документов, в зависимости от выбранного способа выдачи денежных средств.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Подлежит отражению в бухгалтерском учете по счетам Рабочего Плана счетов.     Прикладывается к журналу операций №</w:t>
            </w:r>
            <w:r w:rsidR="00EC0947" w:rsidRPr="001E0102">
              <w:rPr>
                <w:sz w:val="16"/>
                <w:szCs w:val="16"/>
              </w:rPr>
              <w:t>8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EC0947" w:rsidRPr="001E0102" w:rsidRDefault="00EC0947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проверки 2 рабочих дня.</w:t>
            </w:r>
          </w:p>
          <w:p w:rsidR="00EC0947" w:rsidRPr="001E0102" w:rsidRDefault="00EC0947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EC0947" w:rsidRPr="001E0102" w:rsidRDefault="00EC0947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представления запрашиваемых бухгалтерией дополнительных документов 1 рабочий день.</w:t>
            </w: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2B2FC4" w:rsidRPr="001E0102" w:rsidTr="006555E4">
        <w:trPr>
          <w:trHeight w:val="4416"/>
        </w:trPr>
        <w:tc>
          <w:tcPr>
            <w:tcW w:w="29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6</w:t>
            </w:r>
          </w:p>
        </w:tc>
        <w:tc>
          <w:tcPr>
            <w:tcW w:w="23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b/>
                <w:sz w:val="16"/>
                <w:szCs w:val="16"/>
              </w:rPr>
              <w:t xml:space="preserve">   </w:t>
            </w:r>
            <w:r w:rsidRPr="001E0102">
              <w:rPr>
                <w:szCs w:val="16"/>
              </w:rPr>
              <w:t xml:space="preserve">Оформление решения о выдаче подотчетному лицу денежных средств подотчет, на закупку товаров, работ, услуг для хозяйственных нужд.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  <w:r w:rsidRPr="001E0102">
              <w:rPr>
                <w:b/>
                <w:szCs w:val="16"/>
              </w:rPr>
              <w:t xml:space="preserve">Заявка-обоснование закупки товаров, работ, услуг малого объема через подотчетное лицо (ф. 0510521)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 w:val="16"/>
                <w:szCs w:val="16"/>
              </w:rPr>
            </w:pPr>
            <w:r w:rsidRPr="001E0102">
              <w:rPr>
                <w:b/>
                <w:szCs w:val="16"/>
              </w:rPr>
              <w:t xml:space="preserve">Документ основание - </w:t>
            </w:r>
            <w:r w:rsidRPr="001E0102">
              <w:rPr>
                <w:szCs w:val="16"/>
              </w:rPr>
              <w:t>план-графика закупок товаров, работ, услуг, положение о закупках, предусмотренные законодательством Российской Федерации о контрактной системе в сфере закупок товаров, работ, услуг.</w:t>
            </w:r>
          </w:p>
        </w:tc>
        <w:tc>
          <w:tcPr>
            <w:tcW w:w="708" w:type="dxa"/>
            <w:shd w:val="clear" w:color="auto" w:fill="auto"/>
          </w:tcPr>
          <w:p w:rsidR="00E1744D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электронный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E1744D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исполнитель) </w:t>
            </w:r>
            <w:r w:rsidR="00E1744D" w:rsidRPr="001E0102">
              <w:rPr>
                <w:sz w:val="16"/>
                <w:szCs w:val="16"/>
              </w:rPr>
              <w:t>-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 рабочий день с момента совершения факта хозяйственной жизни.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E1744D" w:rsidRPr="001E0102" w:rsidRDefault="002B2FC4" w:rsidP="006555E4">
            <w:pPr>
              <w:rPr>
                <w:b/>
                <w:i/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  <w:r w:rsidR="008B4256" w:rsidRPr="001E0102">
              <w:rPr>
                <w:sz w:val="16"/>
                <w:szCs w:val="16"/>
              </w:rPr>
              <w:t>, на бумажном носителе</w:t>
            </w:r>
          </w:p>
          <w:p w:rsidR="002B2FC4" w:rsidRPr="001E0102" w:rsidRDefault="002B2FC4" w:rsidP="006555E4">
            <w:pPr>
              <w:spacing w:after="160" w:line="259" w:lineRule="auto"/>
              <w:rPr>
                <w:b/>
                <w:i/>
                <w:sz w:val="16"/>
                <w:szCs w:val="16"/>
              </w:rPr>
            </w:pP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1744D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Ответственный исполнитель </w:t>
            </w:r>
            <w:r w:rsidR="00E1744D" w:rsidRPr="001E0102">
              <w:rPr>
                <w:sz w:val="16"/>
                <w:szCs w:val="16"/>
              </w:rPr>
              <w:t>-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E1744D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3</w:t>
            </w:r>
            <w:r w:rsidR="002B2FC4" w:rsidRPr="001E0102">
              <w:rPr>
                <w:sz w:val="16"/>
                <w:szCs w:val="16"/>
              </w:rPr>
              <w:t xml:space="preserve">рабочих дней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Подотчетное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лицо (уполномоченное лицо).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Ответственное лицо контрактной службы (контрактный управляющий) либо ответственное лицо комиссии по осуществлению закупок, уполномоченное председателем указанной комиссии.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Ответственное лицо финансово-экономического подразделения.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Ответственное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Руководитель структурного подразделения.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Руководитель учреждения (или лицо, им уполномоченным), осуществляющее в соответствии с переданными полномочиями оплату расходов по закупке подотчетному лицу (работнику), состоящему в штате субъекта учета, передавшего такие полномочия (при необходимости).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Руководителем учреждения (уполномоченное лицо)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цифровой способ</w:t>
            </w:r>
            <w:r w:rsidR="008B4256" w:rsidRPr="001E0102">
              <w:rPr>
                <w:sz w:val="16"/>
                <w:szCs w:val="16"/>
              </w:rPr>
              <w:t>, на бумажном носителе</w:t>
            </w: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</w:t>
            </w:r>
          </w:p>
        </w:tc>
        <w:tc>
          <w:tcPr>
            <w:tcW w:w="198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Цель - проверка отсутствия задолженности по ранее выданным подотчетным суммам,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- формирование платежных документов в зависимости от выбранного способа выдачи денежных средств.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На основании Заявки-обоснования (ф. 0510521) подотчетное лицо формирует Отчет о расходах подотчетного лица (ф. 0504520).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              Подлежит отражению в бухгалтерском учете по счетам Рабочего Плана счетов.     Прикла</w:t>
            </w:r>
            <w:r w:rsidR="000D3397" w:rsidRPr="001E0102">
              <w:rPr>
                <w:szCs w:val="16"/>
              </w:rPr>
              <w:t>дывается к журналу операций №8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проверки </w:t>
            </w:r>
            <w:r w:rsidR="00164DF7" w:rsidRPr="001E0102">
              <w:rPr>
                <w:sz w:val="16"/>
                <w:szCs w:val="16"/>
              </w:rPr>
              <w:t>2 рабочих дня</w:t>
            </w:r>
            <w:r w:rsidRPr="001E0102">
              <w:rPr>
                <w:sz w:val="16"/>
                <w:szCs w:val="16"/>
              </w:rPr>
              <w:t>.</w:t>
            </w:r>
          </w:p>
          <w:p w:rsidR="00164DF7" w:rsidRPr="001E0102" w:rsidRDefault="00164DF7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представления запрашиваемых бухгалтерией дополнительных документов </w:t>
            </w:r>
            <w:r w:rsidR="00164DF7" w:rsidRPr="001E0102">
              <w:rPr>
                <w:sz w:val="16"/>
                <w:szCs w:val="16"/>
              </w:rPr>
              <w:t>1</w:t>
            </w:r>
            <w:r w:rsidRPr="001E0102">
              <w:rPr>
                <w:sz w:val="16"/>
                <w:szCs w:val="16"/>
              </w:rPr>
              <w:t xml:space="preserve"> рабочи</w:t>
            </w:r>
            <w:r w:rsidR="00164DF7" w:rsidRPr="001E0102">
              <w:rPr>
                <w:sz w:val="16"/>
                <w:szCs w:val="16"/>
              </w:rPr>
              <w:t>й день</w:t>
            </w: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2B2FC4" w:rsidRPr="001E0102" w:rsidTr="006555E4">
        <w:trPr>
          <w:trHeight w:val="4416"/>
        </w:trPr>
        <w:tc>
          <w:tcPr>
            <w:tcW w:w="297" w:type="dxa"/>
            <w:shd w:val="clear" w:color="auto" w:fill="auto"/>
          </w:tcPr>
          <w:p w:rsidR="002B2FC4" w:rsidRPr="001E0102" w:rsidRDefault="00401F21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7</w:t>
            </w:r>
          </w:p>
        </w:tc>
        <w:tc>
          <w:tcPr>
            <w:tcW w:w="23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Отражение расчетов с подотчетными лицами.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  <w:r w:rsidRPr="001E0102">
              <w:rPr>
                <w:b/>
                <w:szCs w:val="16"/>
              </w:rPr>
              <w:t>Отчет о расходах подотчетного лица (ф. 0504520).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Документы основания - Решение о командировании (ф. 0504512),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- Изменения Решения о командировании (ф. 0504513),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- Решения о командировании (ф. 0504515),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- Изменения Решения о командировании (ф. 0504516),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- Решения о компенсации (ф. 0504517),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- Заявка-обоснование </w:t>
            </w:r>
            <w:r w:rsidRPr="001E0102">
              <w:rPr>
                <w:szCs w:val="16"/>
              </w:rPr>
              <w:lastRenderedPageBreak/>
              <w:t>закупки товаров, работ, услуг малого объема через подотчетное лицо (ф. 0510521).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2B2FC4" w:rsidRPr="001E0102" w:rsidRDefault="000303BB" w:rsidP="00F106E7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Э</w:t>
            </w:r>
            <w:r w:rsidR="002B2FC4" w:rsidRPr="001E0102">
              <w:rPr>
                <w:sz w:val="16"/>
                <w:szCs w:val="16"/>
              </w:rPr>
              <w:t>лектронный</w:t>
            </w:r>
          </w:p>
        </w:tc>
        <w:tc>
          <w:tcPr>
            <w:tcW w:w="170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 ответственный за формирование документа (ответственный исполнитель) </w:t>
            </w:r>
            <w:r w:rsidR="000303BB" w:rsidRPr="001E0102">
              <w:rPr>
                <w:sz w:val="16"/>
                <w:szCs w:val="16"/>
              </w:rPr>
              <w:t>-</w:t>
            </w:r>
            <w:r w:rsidRPr="001E0102">
              <w:rPr>
                <w:sz w:val="16"/>
                <w:szCs w:val="16"/>
              </w:rPr>
              <w:t xml:space="preserve"> уполномоченное лицо бухгалтерской службы.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В сроки, установленные локальными актами учреждения по расчетам с подотчётными лицами.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  <w:r w:rsidR="00F106E7" w:rsidRPr="001E0102">
              <w:rPr>
                <w:sz w:val="16"/>
                <w:szCs w:val="16"/>
              </w:rPr>
              <w:t>, на бумажном носителе при невозможности подписания ЭЦП</w:t>
            </w: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Ответственный исполнитель </w:t>
            </w:r>
            <w:r w:rsidR="000303BB" w:rsidRPr="001E0102">
              <w:rPr>
                <w:sz w:val="16"/>
                <w:szCs w:val="16"/>
              </w:rPr>
              <w:t>-</w:t>
            </w: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0303BB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3</w:t>
            </w:r>
            <w:r w:rsidR="00EC2862" w:rsidRPr="001E0102">
              <w:rPr>
                <w:sz w:val="16"/>
                <w:szCs w:val="16"/>
              </w:rPr>
              <w:t>рабочих дня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  <w:r w:rsidRPr="001E0102">
              <w:rPr>
                <w:i/>
                <w:sz w:val="16"/>
                <w:szCs w:val="16"/>
              </w:rPr>
              <w:t>(с учетом мероприятий внутреннего контроля)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Подотчетное лицо.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Ответственное лицо учреждения (ответственное за принятие Документов-оснований и проверку на их соответствие прикрепленным скан-копиям, созданным в электронном формате).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Руководитель структурного подразделения.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Руководитель финансово-экономического подразделения (уполномоченное лицо).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Руководитель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способ,</w:t>
            </w:r>
          </w:p>
          <w:p w:rsidR="002B2FC4" w:rsidRPr="001E0102" w:rsidRDefault="00616450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на бумажном носителе при невозможности подписания ЭЦП</w:t>
            </w:r>
          </w:p>
          <w:p w:rsidR="002B2FC4" w:rsidRPr="001E0102" w:rsidRDefault="002B2FC4" w:rsidP="006555E4">
            <w:pPr>
              <w:rPr>
                <w:b/>
                <w:i/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0303BB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</w:t>
            </w:r>
          </w:p>
          <w:p w:rsidR="002B2FC4" w:rsidRPr="001E0102" w:rsidRDefault="002B2FC4" w:rsidP="006555E4">
            <w:pPr>
              <w:spacing w:after="160" w:line="259" w:lineRule="auto"/>
              <w:rPr>
                <w:b/>
                <w:i/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Подлежит отражению в бухгалтерском учете по счетам Рабочего Плана счетов.     Прикладывается к журналу операций № </w:t>
            </w:r>
            <w:r w:rsidR="007704B0" w:rsidRPr="001E0102">
              <w:rPr>
                <w:szCs w:val="16"/>
              </w:rPr>
              <w:t>8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Формирование платежных документов в зависимости от выбранного способа выдачи денежных средств.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Отражается в Ведомости доходов физических лиц, облагаемых налогом на доходы физических лиц </w:t>
            </w:r>
            <w:r w:rsidRPr="001E0102">
              <w:rPr>
                <w:szCs w:val="16"/>
              </w:rPr>
              <w:lastRenderedPageBreak/>
              <w:t xml:space="preserve">(далее - НДФЛ), страховыми взносами (ф. 0509095)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в случае </w:t>
            </w:r>
            <w:proofErr w:type="gramStart"/>
            <w:r w:rsidRPr="001E0102">
              <w:rPr>
                <w:szCs w:val="16"/>
              </w:rPr>
              <w:t>оплаты  командировочных</w:t>
            </w:r>
            <w:proofErr w:type="gramEnd"/>
            <w:r w:rsidRPr="001E0102">
              <w:rPr>
                <w:szCs w:val="16"/>
              </w:rPr>
              <w:t>, компенсационных, иных выплатах физическим лицам (за исключением доходов, полученных ими в натуральной форме), облагаемых НДФЛ, страховыми взносами.</w:t>
            </w: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 xml:space="preserve">Срок проверки </w:t>
            </w:r>
            <w:r w:rsidR="00361EC8" w:rsidRPr="001E0102">
              <w:rPr>
                <w:sz w:val="16"/>
                <w:szCs w:val="16"/>
              </w:rPr>
              <w:t xml:space="preserve">2 </w:t>
            </w:r>
            <w:r w:rsidRPr="001E0102">
              <w:rPr>
                <w:sz w:val="16"/>
                <w:szCs w:val="16"/>
              </w:rPr>
              <w:t>рабочих дн</w:t>
            </w:r>
            <w:r w:rsidR="00361EC8" w:rsidRPr="001E0102">
              <w:rPr>
                <w:sz w:val="16"/>
                <w:szCs w:val="16"/>
              </w:rPr>
              <w:t>я</w:t>
            </w:r>
            <w:r w:rsidRPr="001E0102">
              <w:rPr>
                <w:sz w:val="16"/>
                <w:szCs w:val="16"/>
              </w:rPr>
              <w:t>.</w:t>
            </w:r>
          </w:p>
          <w:p w:rsidR="00361EC8" w:rsidRPr="001E0102" w:rsidRDefault="00361EC8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представления запрашиваемых бухгалтерией дополнительных документов </w:t>
            </w:r>
            <w:r w:rsidR="00361EC8" w:rsidRPr="001E0102">
              <w:rPr>
                <w:sz w:val="16"/>
                <w:szCs w:val="16"/>
              </w:rPr>
              <w:t>1</w:t>
            </w:r>
            <w:r w:rsidRPr="001E0102">
              <w:rPr>
                <w:sz w:val="16"/>
                <w:szCs w:val="16"/>
              </w:rPr>
              <w:t xml:space="preserve"> рабочи</w:t>
            </w:r>
            <w:r w:rsidR="00361EC8" w:rsidRPr="001E0102">
              <w:rPr>
                <w:sz w:val="16"/>
                <w:szCs w:val="16"/>
              </w:rPr>
              <w:t>й день</w:t>
            </w: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</w:tbl>
    <w:p w:rsidR="002B2FC4" w:rsidRPr="001E0102" w:rsidRDefault="002B2FC4" w:rsidP="006555E4">
      <w:pPr>
        <w:tabs>
          <w:tab w:val="left" w:pos="5095"/>
        </w:tabs>
        <w:spacing w:after="160" w:line="259" w:lineRule="auto"/>
      </w:pPr>
    </w:p>
    <w:p w:rsidR="002B2FC4" w:rsidRPr="001E0102" w:rsidRDefault="002B2FC4" w:rsidP="006555E4">
      <w:pPr>
        <w:tabs>
          <w:tab w:val="left" w:pos="5095"/>
        </w:tabs>
        <w:spacing w:after="160" w:line="259" w:lineRule="auto"/>
      </w:pPr>
    </w:p>
    <w:p w:rsidR="002B2FC4" w:rsidRPr="001E0102" w:rsidRDefault="002B2FC4" w:rsidP="006555E4">
      <w:pPr>
        <w:tabs>
          <w:tab w:val="left" w:pos="5095"/>
        </w:tabs>
        <w:spacing w:after="160" w:line="259" w:lineRule="auto"/>
      </w:pPr>
    </w:p>
    <w:p w:rsidR="002B2FC4" w:rsidRPr="001E0102" w:rsidRDefault="002B2FC4" w:rsidP="006555E4">
      <w:pPr>
        <w:tabs>
          <w:tab w:val="left" w:pos="5095"/>
        </w:tabs>
        <w:spacing w:after="160" w:line="259" w:lineRule="auto"/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"/>
        <w:gridCol w:w="2108"/>
        <w:gridCol w:w="992"/>
        <w:gridCol w:w="1701"/>
        <w:gridCol w:w="993"/>
        <w:gridCol w:w="992"/>
        <w:gridCol w:w="1276"/>
        <w:gridCol w:w="992"/>
        <w:gridCol w:w="850"/>
        <w:gridCol w:w="851"/>
        <w:gridCol w:w="1134"/>
        <w:gridCol w:w="1417"/>
        <w:gridCol w:w="1276"/>
      </w:tblGrid>
      <w:tr w:rsidR="002B2FC4" w:rsidRPr="001E0102" w:rsidTr="006555E4">
        <w:trPr>
          <w:trHeight w:val="752"/>
        </w:trPr>
        <w:tc>
          <w:tcPr>
            <w:tcW w:w="297" w:type="dxa"/>
            <w:vMerge w:val="restart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E0102">
              <w:rPr>
                <w:b/>
                <w:sz w:val="16"/>
              </w:rPr>
              <w:t>N п/п</w:t>
            </w:r>
          </w:p>
        </w:tc>
        <w:tc>
          <w:tcPr>
            <w:tcW w:w="2108" w:type="dxa"/>
            <w:vMerge w:val="restart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sz w:val="16"/>
                <w:szCs w:val="16"/>
              </w:rPr>
              <w:t xml:space="preserve">Факт хозяйственной жизни/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sz w:val="16"/>
                <w:szCs w:val="16"/>
              </w:rPr>
              <w:t>Первичный документ/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E0102">
              <w:rPr>
                <w:b/>
                <w:sz w:val="16"/>
                <w:szCs w:val="16"/>
              </w:rPr>
              <w:t>Документ основание для формирования первичного документа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>Вид документа</w:t>
            </w:r>
          </w:p>
        </w:tc>
        <w:tc>
          <w:tcPr>
            <w:tcW w:w="3686" w:type="dxa"/>
            <w:gridSpan w:val="3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center"/>
              <w:rPr>
                <w:b/>
                <w:color w:val="2A3143"/>
                <w:sz w:val="16"/>
                <w:szCs w:val="16"/>
                <w:u w:val="single"/>
                <w:shd w:val="clear" w:color="auto" w:fill="FFFFFF"/>
              </w:rPr>
            </w:pP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 xml:space="preserve">Предзаполнение документа </w:t>
            </w:r>
            <w:r w:rsidRPr="001E0102">
              <w:rPr>
                <w:b/>
                <w:color w:val="2A3143"/>
                <w:sz w:val="16"/>
                <w:szCs w:val="16"/>
                <w:u w:val="single"/>
                <w:shd w:val="clear" w:color="auto" w:fill="FFFFFF"/>
              </w:rPr>
              <w:t>по данным бухгалтерского учёта</w:t>
            </w: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1E0102">
              <w:rPr>
                <w:b/>
                <w:color w:val="2A3143"/>
                <w:sz w:val="16"/>
                <w:szCs w:val="16"/>
                <w:u w:val="single"/>
                <w:shd w:val="clear" w:color="auto" w:fill="FFFFFF"/>
              </w:rPr>
              <w:t>(</w:t>
            </w: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>предзаполненный документ при необходимости</w:t>
            </w:r>
            <w:r w:rsidRPr="001E0102">
              <w:rPr>
                <w:b/>
                <w:color w:val="2A3143"/>
                <w:sz w:val="16"/>
                <w:szCs w:val="16"/>
                <w:u w:val="single"/>
                <w:shd w:val="clear" w:color="auto" w:fill="FFFFFF"/>
              </w:rPr>
              <w:t>)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 w:rsidRPr="001E0102">
              <w:rPr>
                <w:b/>
                <w:sz w:val="16"/>
                <w:szCs w:val="16"/>
              </w:rPr>
              <w:t xml:space="preserve">Ответственный за составление документа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>Порядок представления документа в бухгалтерскую службу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 w:rsidRPr="001E0102">
              <w:rPr>
                <w:b/>
                <w:color w:val="2A3143"/>
                <w:sz w:val="16"/>
                <w:szCs w:val="16"/>
                <w:shd w:val="clear" w:color="auto" w:fill="FFFFFF"/>
              </w:rPr>
              <w:t>Порядок отражения бухгалтерией первичного учетного документа в бухгалтерском учете</w:t>
            </w:r>
          </w:p>
        </w:tc>
      </w:tr>
      <w:tr w:rsidR="002B2FC4" w:rsidRPr="001E0102" w:rsidTr="006555E4">
        <w:trPr>
          <w:trHeight w:val="1466"/>
        </w:trPr>
        <w:tc>
          <w:tcPr>
            <w:tcW w:w="297" w:type="dxa"/>
            <w:vMerge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</w:p>
        </w:tc>
        <w:tc>
          <w:tcPr>
            <w:tcW w:w="2108" w:type="dxa"/>
            <w:vMerge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center"/>
              <w:rPr>
                <w:b/>
                <w:color w:val="2A314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701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Подразделение бухгалтерии (бухгалтер) </w:t>
            </w:r>
          </w:p>
        </w:tc>
        <w:tc>
          <w:tcPr>
            <w:tcW w:w="993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формирования документа.</w:t>
            </w: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Порядок передачи документа лицу, осуществляющему оформление факта хозяйственной жизни.</w:t>
            </w:r>
          </w:p>
        </w:tc>
        <w:tc>
          <w:tcPr>
            <w:tcW w:w="1276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1E0102">
              <w:rPr>
                <w:sz w:val="16"/>
              </w:rPr>
              <w:t>Подразделение учреждения</w:t>
            </w: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1E0102">
              <w:rPr>
                <w:sz w:val="16"/>
              </w:rPr>
              <w:t>Срок составления документа.</w:t>
            </w:r>
          </w:p>
        </w:tc>
        <w:tc>
          <w:tcPr>
            <w:tcW w:w="850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1E0102">
              <w:rPr>
                <w:sz w:val="16"/>
              </w:rPr>
              <w:t>Должностные лица, подписывающие документ, или информацию.</w:t>
            </w: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spacing w:after="360"/>
              <w:rPr>
                <w:color w:val="2A3143"/>
                <w:sz w:val="16"/>
                <w:szCs w:val="16"/>
              </w:rPr>
            </w:pPr>
            <w:r w:rsidRPr="001E0102">
              <w:rPr>
                <w:color w:val="2A3143"/>
                <w:sz w:val="16"/>
                <w:szCs w:val="16"/>
              </w:rPr>
              <w:t xml:space="preserve">Способ представления документа в бухгалтерию </w:t>
            </w: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E0102">
              <w:rPr>
                <w:color w:val="2A3143"/>
                <w:sz w:val="16"/>
                <w:szCs w:val="16"/>
              </w:rPr>
              <w:t>Подразделение, бухгалтерии (бухгалтер)</w:t>
            </w:r>
          </w:p>
        </w:tc>
        <w:tc>
          <w:tcPr>
            <w:tcW w:w="1417" w:type="dxa"/>
            <w:shd w:val="clear" w:color="auto" w:fill="auto"/>
          </w:tcPr>
          <w:p w:rsidR="002B2FC4" w:rsidRPr="001E0102" w:rsidRDefault="002B2FC4" w:rsidP="006555E4">
            <w:pPr>
              <w:spacing w:after="360"/>
              <w:rPr>
                <w:color w:val="2A3143"/>
                <w:sz w:val="14"/>
              </w:rPr>
            </w:pPr>
            <w:r w:rsidRPr="001E0102">
              <w:rPr>
                <w:color w:val="2A3143"/>
                <w:sz w:val="16"/>
              </w:rPr>
              <w:t>Способ отражения учетного документа в бухгалтерском учете</w:t>
            </w:r>
          </w:p>
        </w:tc>
        <w:tc>
          <w:tcPr>
            <w:tcW w:w="1276" w:type="dxa"/>
            <w:shd w:val="clear" w:color="auto" w:fill="auto"/>
          </w:tcPr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проверки документа.</w:t>
            </w: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направления уведомления о результатах внутреннего контроля.</w:t>
            </w:r>
          </w:p>
          <w:p w:rsidR="002B2FC4" w:rsidRPr="001E0102" w:rsidRDefault="002B2FC4" w:rsidP="006555E4">
            <w:r w:rsidRPr="001E0102">
              <w:rPr>
                <w:sz w:val="16"/>
                <w:szCs w:val="16"/>
              </w:rPr>
              <w:t>Сроки представления запрашиваемых документов.</w:t>
            </w:r>
          </w:p>
        </w:tc>
      </w:tr>
      <w:tr w:rsidR="002B2FC4" w:rsidRPr="001E0102" w:rsidTr="006555E4">
        <w:tc>
          <w:tcPr>
            <w:tcW w:w="29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2108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11</w:t>
            </w:r>
          </w:p>
        </w:tc>
        <w:tc>
          <w:tcPr>
            <w:tcW w:w="141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13</w:t>
            </w:r>
          </w:p>
        </w:tc>
      </w:tr>
      <w:tr w:rsidR="002B2FC4" w:rsidRPr="001E0102" w:rsidTr="006555E4">
        <w:tc>
          <w:tcPr>
            <w:tcW w:w="14879" w:type="dxa"/>
            <w:gridSpan w:val="13"/>
            <w:shd w:val="clear" w:color="auto" w:fill="auto"/>
          </w:tcPr>
          <w:p w:rsidR="002B2FC4" w:rsidRPr="001E0102" w:rsidRDefault="009750E4" w:rsidP="006555E4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 w:rsidRPr="001E0102">
              <w:rPr>
                <w:b/>
                <w:szCs w:val="24"/>
              </w:rPr>
              <w:lastRenderedPageBreak/>
              <w:t>8</w:t>
            </w:r>
            <w:r w:rsidR="002B2FC4" w:rsidRPr="001E0102">
              <w:rPr>
                <w:b/>
                <w:szCs w:val="24"/>
              </w:rPr>
              <w:t>. Учет расчетов с бюджетом по налогам, взносам, госпошлинам</w:t>
            </w:r>
          </w:p>
        </w:tc>
      </w:tr>
      <w:tr w:rsidR="002B2FC4" w:rsidRPr="001E0102" w:rsidTr="006555E4">
        <w:trPr>
          <w:trHeight w:val="4416"/>
        </w:trPr>
        <w:tc>
          <w:tcPr>
            <w:tcW w:w="297" w:type="dxa"/>
            <w:shd w:val="clear" w:color="auto" w:fill="auto"/>
          </w:tcPr>
          <w:p w:rsidR="002B2FC4" w:rsidRPr="001E0102" w:rsidRDefault="009D2CDF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1</w:t>
            </w:r>
          </w:p>
        </w:tc>
        <w:tc>
          <w:tcPr>
            <w:tcW w:w="2108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Определение принадлежности сумм денежных средств, перечисленных и (или) признаваемых в качестве единого налогового платежа.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  <w:r w:rsidRPr="001E0102">
              <w:rPr>
                <w:b/>
                <w:szCs w:val="16"/>
              </w:rPr>
              <w:t>Справка о принадлежности сумм денежных средств, перечисленных в качестве единого налогового платежа налогоплательщика, плательщика сбора, плательщика страховых взносов или налогового агента (Форма по КНД 1120502).</w:t>
            </w:r>
          </w:p>
          <w:p w:rsidR="002B2FC4" w:rsidRPr="001E0102" w:rsidRDefault="002B2FC4" w:rsidP="006555E4">
            <w:pPr>
              <w:autoSpaceDE w:val="0"/>
              <w:autoSpaceDN w:val="0"/>
              <w:adjustRightInd w:val="0"/>
              <w:spacing w:before="200" w:after="160"/>
              <w:jc w:val="both"/>
              <w:rPr>
                <w:sz w:val="16"/>
                <w:szCs w:val="16"/>
              </w:rPr>
            </w:pPr>
            <w:r w:rsidRPr="001E0102">
              <w:rPr>
                <w:rFonts w:ascii="Courier New" w:hAnsi="Courier New" w:cs="Courier New"/>
              </w:rPr>
              <w:t xml:space="preserve">                                  </w:t>
            </w:r>
          </w:p>
        </w:tc>
        <w:tc>
          <w:tcPr>
            <w:tcW w:w="992" w:type="dxa"/>
            <w:shd w:val="clear" w:color="auto" w:fill="auto"/>
          </w:tcPr>
          <w:p w:rsidR="00A508DD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электронный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A508DD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Ответственный исполнитель </w:t>
            </w:r>
            <w:r w:rsidR="00A508DD" w:rsidRPr="001E0102">
              <w:rPr>
                <w:sz w:val="16"/>
                <w:szCs w:val="16"/>
              </w:rPr>
              <w:t>-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работник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Ежемесячно последним числом месяца,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учреждения.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2B2FC4" w:rsidRPr="001E0102" w:rsidRDefault="002B2FC4" w:rsidP="005C5057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</w:t>
            </w:r>
            <w:r w:rsidR="00345680" w:rsidRPr="001E010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</w:t>
            </w:r>
            <w:r w:rsidRPr="001E0102">
              <w:rPr>
                <w:szCs w:val="16"/>
              </w:rPr>
              <w:t xml:space="preserve">Не подлежит отражению в бухгалтерском учете по счетам Рабочего Плана счетов.   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          Служит документом основанием для формирования Бухгалтерской справки (ф. 0504833)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провер</w:t>
            </w:r>
            <w:r w:rsidR="00345680" w:rsidRPr="001E0102">
              <w:rPr>
                <w:sz w:val="16"/>
                <w:szCs w:val="16"/>
              </w:rPr>
              <w:t xml:space="preserve">ки 2 </w:t>
            </w:r>
            <w:r w:rsidRPr="001E0102">
              <w:rPr>
                <w:sz w:val="16"/>
                <w:szCs w:val="16"/>
              </w:rPr>
              <w:t>рабочих дн</w:t>
            </w:r>
            <w:r w:rsidR="00345680" w:rsidRPr="001E0102">
              <w:rPr>
                <w:sz w:val="16"/>
                <w:szCs w:val="16"/>
              </w:rPr>
              <w:t>я</w:t>
            </w:r>
            <w:r w:rsidRPr="001E0102">
              <w:rPr>
                <w:sz w:val="16"/>
                <w:szCs w:val="16"/>
              </w:rPr>
              <w:t>.</w:t>
            </w:r>
          </w:p>
          <w:p w:rsidR="00345680" w:rsidRPr="001E0102" w:rsidRDefault="00345680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представления запрашиваемых бухгалте</w:t>
            </w:r>
            <w:r w:rsidR="00345680" w:rsidRPr="001E0102">
              <w:rPr>
                <w:sz w:val="16"/>
                <w:szCs w:val="16"/>
              </w:rPr>
              <w:t>рией дополнительных документов 1 рабочий день.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  <w:tr w:rsidR="002B2FC4" w:rsidRPr="009B7DE6" w:rsidTr="006555E4">
        <w:trPr>
          <w:trHeight w:val="4416"/>
        </w:trPr>
        <w:tc>
          <w:tcPr>
            <w:tcW w:w="297" w:type="dxa"/>
            <w:shd w:val="clear" w:color="auto" w:fill="auto"/>
          </w:tcPr>
          <w:p w:rsidR="002B2FC4" w:rsidRPr="001E0102" w:rsidRDefault="0004352F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2108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Отражение уменьшения расчетов по обязательным платежам в бюджет единого налогового платежа, зачтенного в счет исполнения соответствующей обязанности налогоплательщика, плательщика сбора, плательщика страховых взносов и (или) налогового агента.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szCs w:val="16"/>
              </w:rPr>
            </w:pPr>
            <w:r w:rsidRPr="001E0102">
              <w:rPr>
                <w:b/>
                <w:szCs w:val="16"/>
              </w:rPr>
              <w:t xml:space="preserve">Бухгалтерская справка (ф. 0504833)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>Документы основания – документ налогового органа, определяющего принадлежность сумм денежных средств, перечисленных и (или) признаваемых в качестве единого налогового платежа.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4352F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электронный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Бухгалтерская служба.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04352F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 Бухгалтера ответственные за формирование документа (исполнитель, ответственный исполнитель) </w:t>
            </w:r>
            <w:r w:rsidR="0004352F" w:rsidRPr="001E0102">
              <w:rPr>
                <w:sz w:val="16"/>
                <w:szCs w:val="16"/>
              </w:rPr>
              <w:t>-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уполномоченное лицо бухгалтерской службы.</w:t>
            </w:r>
          </w:p>
          <w:p w:rsidR="0004352F" w:rsidRPr="001E0102" w:rsidRDefault="0004352F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Главный бухгалтер (руководитель структурного подразделения бухгалтерии).</w:t>
            </w:r>
          </w:p>
        </w:tc>
        <w:tc>
          <w:tcPr>
            <w:tcW w:w="993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При наступлении даты признания доходов бюджета, указанной в графе 13 Ведомости (ф. 0510837).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   При наступлении даты признания доходов, указанной в графе 10 раздела 3 "Сведения о начисляемом доходе" Извещения (ф. 0510432) или срока платежа, указанного по соответствующей строке графы 1 раздела 5 "График исполнения платежа".</w:t>
            </w: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b/>
                <w:i/>
                <w:sz w:val="16"/>
                <w:szCs w:val="16"/>
              </w:rPr>
            </w:pPr>
            <w:r w:rsidRPr="001E0102">
              <w:rPr>
                <w:b/>
                <w:i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062E4E" w:rsidRPr="001E0102" w:rsidRDefault="002B2FC4" w:rsidP="00062E4E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цифровой способ</w:t>
            </w: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.</w:t>
            </w:r>
          </w:p>
          <w:p w:rsidR="002B2FC4" w:rsidRPr="001E0102" w:rsidRDefault="002B2FC4" w:rsidP="006555E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уполномоченный сотрудник бухгалтерской службы</w:t>
            </w:r>
          </w:p>
        </w:tc>
        <w:tc>
          <w:tcPr>
            <w:tcW w:w="1417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 w:val="16"/>
                <w:szCs w:val="16"/>
              </w:rPr>
              <w:t xml:space="preserve">      </w:t>
            </w:r>
            <w:r w:rsidRPr="001E0102">
              <w:rPr>
                <w:szCs w:val="16"/>
              </w:rPr>
              <w:t xml:space="preserve">Подлежит отражению в бухгалтерском учете по счетам Рабочего Плана счетов.    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  <w:r w:rsidRPr="001E0102">
              <w:rPr>
                <w:szCs w:val="16"/>
              </w:rPr>
              <w:t xml:space="preserve">                Прикладывается к журналу операций № </w:t>
            </w:r>
            <w:r w:rsidR="0004352F" w:rsidRPr="001E0102">
              <w:rPr>
                <w:szCs w:val="16"/>
              </w:rPr>
              <w:t>8</w:t>
            </w:r>
          </w:p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Cs w:val="16"/>
              </w:rPr>
            </w:pPr>
          </w:p>
          <w:p w:rsidR="002B2FC4" w:rsidRPr="001E0102" w:rsidRDefault="002B2FC4" w:rsidP="006555E4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B2FC4" w:rsidRPr="001E0102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 xml:space="preserve">Срок проверки </w:t>
            </w:r>
            <w:r w:rsidR="0004352F" w:rsidRPr="001E0102">
              <w:rPr>
                <w:sz w:val="16"/>
                <w:szCs w:val="16"/>
              </w:rPr>
              <w:t>2 рабочих дня</w:t>
            </w:r>
            <w:r w:rsidRPr="001E0102">
              <w:rPr>
                <w:sz w:val="16"/>
                <w:szCs w:val="16"/>
              </w:rPr>
              <w:t>.</w:t>
            </w:r>
          </w:p>
          <w:p w:rsidR="0004352F" w:rsidRPr="001E0102" w:rsidRDefault="0004352F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2B2FC4" w:rsidRPr="009B7DE6" w:rsidRDefault="002B2FC4" w:rsidP="006555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E0102">
              <w:rPr>
                <w:sz w:val="16"/>
                <w:szCs w:val="16"/>
              </w:rPr>
              <w:t>Срок представления запрашиваемых бухгалте</w:t>
            </w:r>
            <w:r w:rsidR="0004352F" w:rsidRPr="001E0102">
              <w:rPr>
                <w:sz w:val="16"/>
                <w:szCs w:val="16"/>
              </w:rPr>
              <w:t>рией дополнительных документов 3 рабочих дня</w:t>
            </w:r>
          </w:p>
          <w:p w:rsidR="002B2FC4" w:rsidRPr="009B7DE6" w:rsidRDefault="002B2FC4" w:rsidP="006555E4">
            <w:pPr>
              <w:spacing w:after="160" w:line="259" w:lineRule="auto"/>
              <w:ind w:right="181"/>
              <w:rPr>
                <w:sz w:val="16"/>
                <w:szCs w:val="16"/>
              </w:rPr>
            </w:pPr>
          </w:p>
        </w:tc>
      </w:tr>
    </w:tbl>
    <w:p w:rsidR="002B2FC4" w:rsidRPr="009B7DE6" w:rsidRDefault="002B2FC4" w:rsidP="006555E4">
      <w:pPr>
        <w:tabs>
          <w:tab w:val="left" w:pos="5095"/>
        </w:tabs>
        <w:spacing w:after="160" w:line="259" w:lineRule="auto"/>
      </w:pPr>
    </w:p>
    <w:sectPr w:rsidR="002B2FC4" w:rsidRPr="009B7DE6" w:rsidSect="001845EE">
      <w:headerReference w:type="default" r:id="rId9"/>
      <w:pgSz w:w="16840" w:h="11907" w:orient="landscape" w:code="9"/>
      <w:pgMar w:top="1134" w:right="1134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761A5" w:rsidRDefault="009761A5" w:rsidP="00DB3C23">
      <w:r>
        <w:separator/>
      </w:r>
    </w:p>
  </w:endnote>
  <w:endnote w:type="continuationSeparator" w:id="0">
    <w:p w:rsidR="009761A5" w:rsidRDefault="009761A5" w:rsidP="00DB3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761A5" w:rsidRDefault="009761A5" w:rsidP="00DB3C23">
      <w:r>
        <w:separator/>
      </w:r>
    </w:p>
  </w:footnote>
  <w:footnote w:type="continuationSeparator" w:id="0">
    <w:p w:rsidR="009761A5" w:rsidRDefault="009761A5" w:rsidP="00DB3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845EE" w:rsidRDefault="001845EE">
    <w:pPr>
      <w:pStyle w:val="a5"/>
      <w:jc w:val="center"/>
    </w:pPr>
  </w:p>
  <w:p w:rsidR="001845EE" w:rsidRDefault="001845EE" w:rsidP="00E1100B">
    <w:pPr>
      <w:pStyle w:val="a5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E039E"/>
    <w:multiLevelType w:val="hybridMultilevel"/>
    <w:tmpl w:val="C25A7A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1753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2668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243448"/>
    <w:multiLevelType w:val="hybridMultilevel"/>
    <w:tmpl w:val="E62EF9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61484"/>
    <w:multiLevelType w:val="multilevel"/>
    <w:tmpl w:val="67360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D660A6"/>
    <w:multiLevelType w:val="hybridMultilevel"/>
    <w:tmpl w:val="21F4E2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426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966608"/>
    <w:multiLevelType w:val="multilevel"/>
    <w:tmpl w:val="7A0ED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E568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C03DDD"/>
    <w:multiLevelType w:val="hybridMultilevel"/>
    <w:tmpl w:val="F18C0FC4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67CDF"/>
    <w:multiLevelType w:val="hybridMultilevel"/>
    <w:tmpl w:val="731A3770"/>
    <w:lvl w:ilvl="0" w:tplc="D33AFB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D5E478C"/>
    <w:multiLevelType w:val="hybridMultilevel"/>
    <w:tmpl w:val="184EC04A"/>
    <w:lvl w:ilvl="0" w:tplc="02EC87BC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1532653"/>
    <w:multiLevelType w:val="multilevel"/>
    <w:tmpl w:val="E1565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265F74"/>
    <w:multiLevelType w:val="hybridMultilevel"/>
    <w:tmpl w:val="80B656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A386DBD"/>
    <w:multiLevelType w:val="hybridMultilevel"/>
    <w:tmpl w:val="7BC4ADFA"/>
    <w:lvl w:ilvl="0" w:tplc="0419000B">
      <w:start w:val="1"/>
      <w:numFmt w:val="bullet"/>
      <w:lvlText w:val=""/>
      <w:lvlJc w:val="left"/>
      <w:pPr>
        <w:ind w:left="117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3" w:hanging="360"/>
      </w:pPr>
      <w:rPr>
        <w:rFonts w:ascii="Wingdings" w:hAnsi="Wingdings" w:hint="default"/>
      </w:rPr>
    </w:lvl>
  </w:abstractNum>
  <w:abstractNum w:abstractNumId="15" w15:restartNumberingAfterBreak="0">
    <w:nsid w:val="2A51295B"/>
    <w:multiLevelType w:val="hybridMultilevel"/>
    <w:tmpl w:val="B8ECB26A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972BB5"/>
    <w:multiLevelType w:val="multilevel"/>
    <w:tmpl w:val="02164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B5C15E7"/>
    <w:multiLevelType w:val="multilevel"/>
    <w:tmpl w:val="E0B0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060098B"/>
    <w:multiLevelType w:val="hybridMultilevel"/>
    <w:tmpl w:val="8A041E76"/>
    <w:lvl w:ilvl="0" w:tplc="02EC87BC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52D457C"/>
    <w:multiLevelType w:val="multilevel"/>
    <w:tmpl w:val="F2786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F834D1"/>
    <w:multiLevelType w:val="multilevel"/>
    <w:tmpl w:val="FDAC5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A465981"/>
    <w:multiLevelType w:val="hybridMultilevel"/>
    <w:tmpl w:val="E2D48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FA0140"/>
    <w:multiLevelType w:val="hybridMultilevel"/>
    <w:tmpl w:val="3210EDA6"/>
    <w:lvl w:ilvl="0" w:tplc="3968A0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56A16"/>
    <w:multiLevelType w:val="multilevel"/>
    <w:tmpl w:val="555E8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7B7EBD"/>
    <w:multiLevelType w:val="hybridMultilevel"/>
    <w:tmpl w:val="BEAED1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663D89"/>
    <w:multiLevelType w:val="hybridMultilevel"/>
    <w:tmpl w:val="DF9AB678"/>
    <w:lvl w:ilvl="0" w:tplc="02EC87BC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8D37B14"/>
    <w:multiLevelType w:val="multilevel"/>
    <w:tmpl w:val="13D88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EE7B2D"/>
    <w:multiLevelType w:val="hybridMultilevel"/>
    <w:tmpl w:val="5608D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141214"/>
    <w:multiLevelType w:val="hybridMultilevel"/>
    <w:tmpl w:val="87729C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315B17"/>
    <w:multiLevelType w:val="hybridMultilevel"/>
    <w:tmpl w:val="94F26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32232"/>
    <w:multiLevelType w:val="hybridMultilevel"/>
    <w:tmpl w:val="000E62AA"/>
    <w:lvl w:ilvl="0" w:tplc="02EC87B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EA105A7"/>
    <w:multiLevelType w:val="hybridMultilevel"/>
    <w:tmpl w:val="F864B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8465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4F12C0B"/>
    <w:multiLevelType w:val="multilevel"/>
    <w:tmpl w:val="3CC02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AE11076"/>
    <w:multiLevelType w:val="multilevel"/>
    <w:tmpl w:val="42088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CD167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65D20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672335B"/>
    <w:multiLevelType w:val="hybridMultilevel"/>
    <w:tmpl w:val="62FA8C34"/>
    <w:lvl w:ilvl="0" w:tplc="108057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A027E61"/>
    <w:multiLevelType w:val="hybridMultilevel"/>
    <w:tmpl w:val="2670F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0C004E"/>
    <w:multiLevelType w:val="multilevel"/>
    <w:tmpl w:val="C08EA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FA07ACE"/>
    <w:multiLevelType w:val="hybridMultilevel"/>
    <w:tmpl w:val="60E47164"/>
    <w:lvl w:ilvl="0" w:tplc="D0B430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0"/>
  </w:num>
  <w:num w:numId="3">
    <w:abstractNumId w:val="33"/>
  </w:num>
  <w:num w:numId="4">
    <w:abstractNumId w:val="23"/>
  </w:num>
  <w:num w:numId="5">
    <w:abstractNumId w:val="39"/>
  </w:num>
  <w:num w:numId="6">
    <w:abstractNumId w:val="26"/>
  </w:num>
  <w:num w:numId="7">
    <w:abstractNumId w:val="12"/>
  </w:num>
  <w:num w:numId="8">
    <w:abstractNumId w:val="19"/>
  </w:num>
  <w:num w:numId="9">
    <w:abstractNumId w:val="17"/>
  </w:num>
  <w:num w:numId="10">
    <w:abstractNumId w:val="16"/>
  </w:num>
  <w:num w:numId="11">
    <w:abstractNumId w:val="34"/>
  </w:num>
  <w:num w:numId="12">
    <w:abstractNumId w:val="20"/>
  </w:num>
  <w:num w:numId="13">
    <w:abstractNumId w:val="4"/>
  </w:num>
  <w:num w:numId="14">
    <w:abstractNumId w:val="7"/>
  </w:num>
  <w:num w:numId="15">
    <w:abstractNumId w:val="1"/>
  </w:num>
  <w:num w:numId="16">
    <w:abstractNumId w:val="32"/>
  </w:num>
  <w:num w:numId="17">
    <w:abstractNumId w:val="6"/>
  </w:num>
  <w:num w:numId="18">
    <w:abstractNumId w:val="35"/>
  </w:num>
  <w:num w:numId="19">
    <w:abstractNumId w:val="8"/>
  </w:num>
  <w:num w:numId="20">
    <w:abstractNumId w:val="36"/>
  </w:num>
  <w:num w:numId="21">
    <w:abstractNumId w:val="2"/>
  </w:num>
  <w:num w:numId="22">
    <w:abstractNumId w:val="40"/>
  </w:num>
  <w:num w:numId="23">
    <w:abstractNumId w:val="13"/>
  </w:num>
  <w:num w:numId="24">
    <w:abstractNumId w:val="3"/>
  </w:num>
  <w:num w:numId="25">
    <w:abstractNumId w:val="22"/>
  </w:num>
  <w:num w:numId="26">
    <w:abstractNumId w:val="25"/>
  </w:num>
  <w:num w:numId="27">
    <w:abstractNumId w:val="18"/>
  </w:num>
  <w:num w:numId="28">
    <w:abstractNumId w:val="11"/>
  </w:num>
  <w:num w:numId="29">
    <w:abstractNumId w:val="30"/>
  </w:num>
  <w:num w:numId="30">
    <w:abstractNumId w:val="14"/>
  </w:num>
  <w:num w:numId="31">
    <w:abstractNumId w:val="0"/>
  </w:num>
  <w:num w:numId="32">
    <w:abstractNumId w:val="15"/>
  </w:num>
  <w:num w:numId="33">
    <w:abstractNumId w:val="28"/>
  </w:num>
  <w:num w:numId="34">
    <w:abstractNumId w:val="9"/>
  </w:num>
  <w:num w:numId="35">
    <w:abstractNumId w:val="38"/>
  </w:num>
  <w:num w:numId="36">
    <w:abstractNumId w:val="21"/>
  </w:num>
  <w:num w:numId="37">
    <w:abstractNumId w:val="24"/>
  </w:num>
  <w:num w:numId="38">
    <w:abstractNumId w:val="27"/>
  </w:num>
  <w:num w:numId="39">
    <w:abstractNumId w:val="29"/>
  </w:num>
  <w:num w:numId="40">
    <w:abstractNumId w:val="31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716"/>
    <w:rsid w:val="0000217E"/>
    <w:rsid w:val="00003195"/>
    <w:rsid w:val="00006784"/>
    <w:rsid w:val="00013834"/>
    <w:rsid w:val="0001478A"/>
    <w:rsid w:val="000246B9"/>
    <w:rsid w:val="00026EC3"/>
    <w:rsid w:val="00027ACE"/>
    <w:rsid w:val="000303BB"/>
    <w:rsid w:val="000378DF"/>
    <w:rsid w:val="0004081C"/>
    <w:rsid w:val="0004143D"/>
    <w:rsid w:val="00042C04"/>
    <w:rsid w:val="0004352F"/>
    <w:rsid w:val="00043977"/>
    <w:rsid w:val="00050D2F"/>
    <w:rsid w:val="00052BCB"/>
    <w:rsid w:val="00060C10"/>
    <w:rsid w:val="0006100E"/>
    <w:rsid w:val="00061D79"/>
    <w:rsid w:val="000626A5"/>
    <w:rsid w:val="00062E4E"/>
    <w:rsid w:val="000637AE"/>
    <w:rsid w:val="000645F8"/>
    <w:rsid w:val="00064DE1"/>
    <w:rsid w:val="00067396"/>
    <w:rsid w:val="0007415F"/>
    <w:rsid w:val="0007793D"/>
    <w:rsid w:val="00094A84"/>
    <w:rsid w:val="000955F3"/>
    <w:rsid w:val="00096041"/>
    <w:rsid w:val="00096C13"/>
    <w:rsid w:val="000A4536"/>
    <w:rsid w:val="000A51D9"/>
    <w:rsid w:val="000A66D0"/>
    <w:rsid w:val="000A776B"/>
    <w:rsid w:val="000B29BD"/>
    <w:rsid w:val="000B36CB"/>
    <w:rsid w:val="000B3D9C"/>
    <w:rsid w:val="000B4531"/>
    <w:rsid w:val="000B7FF0"/>
    <w:rsid w:val="000C10DB"/>
    <w:rsid w:val="000C3BDB"/>
    <w:rsid w:val="000C51F0"/>
    <w:rsid w:val="000C6252"/>
    <w:rsid w:val="000C6C7B"/>
    <w:rsid w:val="000D32D0"/>
    <w:rsid w:val="000D3397"/>
    <w:rsid w:val="000D42A5"/>
    <w:rsid w:val="000D4B25"/>
    <w:rsid w:val="000E0C6B"/>
    <w:rsid w:val="000E619D"/>
    <w:rsid w:val="000E74A0"/>
    <w:rsid w:val="000F300B"/>
    <w:rsid w:val="000F4410"/>
    <w:rsid w:val="00104BE6"/>
    <w:rsid w:val="00107394"/>
    <w:rsid w:val="00107796"/>
    <w:rsid w:val="0011091B"/>
    <w:rsid w:val="0011460F"/>
    <w:rsid w:val="001172F3"/>
    <w:rsid w:val="001324C0"/>
    <w:rsid w:val="00136EC0"/>
    <w:rsid w:val="001373A7"/>
    <w:rsid w:val="001431D2"/>
    <w:rsid w:val="0014330F"/>
    <w:rsid w:val="0014409D"/>
    <w:rsid w:val="00145850"/>
    <w:rsid w:val="001462DF"/>
    <w:rsid w:val="0015368A"/>
    <w:rsid w:val="0015396D"/>
    <w:rsid w:val="00156BC6"/>
    <w:rsid w:val="00157FAA"/>
    <w:rsid w:val="00160CFD"/>
    <w:rsid w:val="00163A1C"/>
    <w:rsid w:val="001647B2"/>
    <w:rsid w:val="00164DF7"/>
    <w:rsid w:val="00165A27"/>
    <w:rsid w:val="0016740D"/>
    <w:rsid w:val="00172149"/>
    <w:rsid w:val="0017647B"/>
    <w:rsid w:val="001764CA"/>
    <w:rsid w:val="0018285E"/>
    <w:rsid w:val="00182E94"/>
    <w:rsid w:val="00183C95"/>
    <w:rsid w:val="001845EE"/>
    <w:rsid w:val="00185C87"/>
    <w:rsid w:val="001862DE"/>
    <w:rsid w:val="001919B9"/>
    <w:rsid w:val="001931D4"/>
    <w:rsid w:val="00194720"/>
    <w:rsid w:val="001964EA"/>
    <w:rsid w:val="00197746"/>
    <w:rsid w:val="001A4198"/>
    <w:rsid w:val="001B013F"/>
    <w:rsid w:val="001B3DCE"/>
    <w:rsid w:val="001C61DE"/>
    <w:rsid w:val="001C6F0D"/>
    <w:rsid w:val="001D0583"/>
    <w:rsid w:val="001D4A53"/>
    <w:rsid w:val="001D5F68"/>
    <w:rsid w:val="001D6C9A"/>
    <w:rsid w:val="001D7ACA"/>
    <w:rsid w:val="001E0102"/>
    <w:rsid w:val="001E0778"/>
    <w:rsid w:val="001E129D"/>
    <w:rsid w:val="001E28C2"/>
    <w:rsid w:val="001E583D"/>
    <w:rsid w:val="001F0BAE"/>
    <w:rsid w:val="001F1E52"/>
    <w:rsid w:val="001F788A"/>
    <w:rsid w:val="002056DE"/>
    <w:rsid w:val="0021142E"/>
    <w:rsid w:val="00212BB6"/>
    <w:rsid w:val="00213B73"/>
    <w:rsid w:val="00213EDE"/>
    <w:rsid w:val="00216BBE"/>
    <w:rsid w:val="00216D36"/>
    <w:rsid w:val="002179A3"/>
    <w:rsid w:val="00217BC7"/>
    <w:rsid w:val="00220CE6"/>
    <w:rsid w:val="00225BCD"/>
    <w:rsid w:val="002308B0"/>
    <w:rsid w:val="00230DE0"/>
    <w:rsid w:val="00231EC9"/>
    <w:rsid w:val="00236820"/>
    <w:rsid w:val="002418F4"/>
    <w:rsid w:val="00241FB9"/>
    <w:rsid w:val="00242EE2"/>
    <w:rsid w:val="00245B39"/>
    <w:rsid w:val="0024769D"/>
    <w:rsid w:val="00251AE5"/>
    <w:rsid w:val="002530F1"/>
    <w:rsid w:val="0025407B"/>
    <w:rsid w:val="002549A0"/>
    <w:rsid w:val="002573F6"/>
    <w:rsid w:val="00257D70"/>
    <w:rsid w:val="0026025D"/>
    <w:rsid w:val="002611D7"/>
    <w:rsid w:val="00263D24"/>
    <w:rsid w:val="002662A6"/>
    <w:rsid w:val="00266FF6"/>
    <w:rsid w:val="0027095A"/>
    <w:rsid w:val="0027103D"/>
    <w:rsid w:val="00271582"/>
    <w:rsid w:val="002717D9"/>
    <w:rsid w:val="00273F26"/>
    <w:rsid w:val="00280C07"/>
    <w:rsid w:val="00284316"/>
    <w:rsid w:val="00284B64"/>
    <w:rsid w:val="00292D2C"/>
    <w:rsid w:val="00294B38"/>
    <w:rsid w:val="002A10B0"/>
    <w:rsid w:val="002A3612"/>
    <w:rsid w:val="002A395B"/>
    <w:rsid w:val="002A47BB"/>
    <w:rsid w:val="002A53EF"/>
    <w:rsid w:val="002A55C2"/>
    <w:rsid w:val="002A5718"/>
    <w:rsid w:val="002A729A"/>
    <w:rsid w:val="002B1EA8"/>
    <w:rsid w:val="002B226E"/>
    <w:rsid w:val="002B2FC4"/>
    <w:rsid w:val="002B4BE1"/>
    <w:rsid w:val="002B509F"/>
    <w:rsid w:val="002C0F7F"/>
    <w:rsid w:val="002C26B4"/>
    <w:rsid w:val="002C2F8E"/>
    <w:rsid w:val="002C37CF"/>
    <w:rsid w:val="002C6E3B"/>
    <w:rsid w:val="002C7ABB"/>
    <w:rsid w:val="002D4712"/>
    <w:rsid w:val="002D7FC9"/>
    <w:rsid w:val="002E2EBE"/>
    <w:rsid w:val="002E3A57"/>
    <w:rsid w:val="002E4E8E"/>
    <w:rsid w:val="002E708B"/>
    <w:rsid w:val="002E76FC"/>
    <w:rsid w:val="002E78A4"/>
    <w:rsid w:val="002F04D4"/>
    <w:rsid w:val="002F0CDD"/>
    <w:rsid w:val="002F120E"/>
    <w:rsid w:val="002F1916"/>
    <w:rsid w:val="002F4FE9"/>
    <w:rsid w:val="002F5CF6"/>
    <w:rsid w:val="002F7D75"/>
    <w:rsid w:val="00300335"/>
    <w:rsid w:val="00305C68"/>
    <w:rsid w:val="0030747D"/>
    <w:rsid w:val="00307B2C"/>
    <w:rsid w:val="00310C3E"/>
    <w:rsid w:val="00310E84"/>
    <w:rsid w:val="003121B2"/>
    <w:rsid w:val="0031721C"/>
    <w:rsid w:val="00322808"/>
    <w:rsid w:val="00322D05"/>
    <w:rsid w:val="003262AC"/>
    <w:rsid w:val="00331872"/>
    <w:rsid w:val="003333B4"/>
    <w:rsid w:val="00336601"/>
    <w:rsid w:val="00336FD6"/>
    <w:rsid w:val="003436C7"/>
    <w:rsid w:val="00345680"/>
    <w:rsid w:val="00351386"/>
    <w:rsid w:val="003531E3"/>
    <w:rsid w:val="00353263"/>
    <w:rsid w:val="003577BC"/>
    <w:rsid w:val="00360325"/>
    <w:rsid w:val="00360B23"/>
    <w:rsid w:val="00361EC8"/>
    <w:rsid w:val="00363781"/>
    <w:rsid w:val="00373027"/>
    <w:rsid w:val="0037715D"/>
    <w:rsid w:val="003805DE"/>
    <w:rsid w:val="00382D60"/>
    <w:rsid w:val="00384D50"/>
    <w:rsid w:val="0038701E"/>
    <w:rsid w:val="00393EDF"/>
    <w:rsid w:val="00395517"/>
    <w:rsid w:val="00397AEF"/>
    <w:rsid w:val="003A12F3"/>
    <w:rsid w:val="003A4A4F"/>
    <w:rsid w:val="003A5EED"/>
    <w:rsid w:val="003A7337"/>
    <w:rsid w:val="003A7612"/>
    <w:rsid w:val="003B4905"/>
    <w:rsid w:val="003C2A53"/>
    <w:rsid w:val="003C2FD3"/>
    <w:rsid w:val="003C37E3"/>
    <w:rsid w:val="003C4A47"/>
    <w:rsid w:val="003C520C"/>
    <w:rsid w:val="003C5CDB"/>
    <w:rsid w:val="003C6014"/>
    <w:rsid w:val="003D2B38"/>
    <w:rsid w:val="003E08BD"/>
    <w:rsid w:val="003E339F"/>
    <w:rsid w:val="003E45CB"/>
    <w:rsid w:val="003E5F87"/>
    <w:rsid w:val="003E699F"/>
    <w:rsid w:val="003E7C0B"/>
    <w:rsid w:val="003F06A4"/>
    <w:rsid w:val="003F1328"/>
    <w:rsid w:val="003F675B"/>
    <w:rsid w:val="003F7726"/>
    <w:rsid w:val="003F7DAB"/>
    <w:rsid w:val="00401F21"/>
    <w:rsid w:val="00403397"/>
    <w:rsid w:val="004041BF"/>
    <w:rsid w:val="004042F8"/>
    <w:rsid w:val="0040558E"/>
    <w:rsid w:val="004075F2"/>
    <w:rsid w:val="00411ED3"/>
    <w:rsid w:val="00415FAA"/>
    <w:rsid w:val="00417AE0"/>
    <w:rsid w:val="004202D2"/>
    <w:rsid w:val="0042167A"/>
    <w:rsid w:val="004267F6"/>
    <w:rsid w:val="004305DB"/>
    <w:rsid w:val="0043739A"/>
    <w:rsid w:val="0044225D"/>
    <w:rsid w:val="00442EEC"/>
    <w:rsid w:val="0044318C"/>
    <w:rsid w:val="00444896"/>
    <w:rsid w:val="004464B3"/>
    <w:rsid w:val="004479A0"/>
    <w:rsid w:val="004629FB"/>
    <w:rsid w:val="004649F8"/>
    <w:rsid w:val="00466C9C"/>
    <w:rsid w:val="0046782E"/>
    <w:rsid w:val="00467AB3"/>
    <w:rsid w:val="00470C17"/>
    <w:rsid w:val="00470F82"/>
    <w:rsid w:val="00474339"/>
    <w:rsid w:val="00480973"/>
    <w:rsid w:val="00481BEA"/>
    <w:rsid w:val="00482E40"/>
    <w:rsid w:val="00486C2C"/>
    <w:rsid w:val="004956D8"/>
    <w:rsid w:val="004961E3"/>
    <w:rsid w:val="004A3190"/>
    <w:rsid w:val="004A4AE1"/>
    <w:rsid w:val="004A4DF9"/>
    <w:rsid w:val="004A5B95"/>
    <w:rsid w:val="004A76B6"/>
    <w:rsid w:val="004B15F7"/>
    <w:rsid w:val="004B2713"/>
    <w:rsid w:val="004B2C2D"/>
    <w:rsid w:val="004B4BA2"/>
    <w:rsid w:val="004B6FA3"/>
    <w:rsid w:val="004B7241"/>
    <w:rsid w:val="004B7776"/>
    <w:rsid w:val="004C0716"/>
    <w:rsid w:val="004C0783"/>
    <w:rsid w:val="004C4F8D"/>
    <w:rsid w:val="004D1DB7"/>
    <w:rsid w:val="004D25FC"/>
    <w:rsid w:val="004D3318"/>
    <w:rsid w:val="004D43C4"/>
    <w:rsid w:val="004E120F"/>
    <w:rsid w:val="004E2D48"/>
    <w:rsid w:val="004E3C2A"/>
    <w:rsid w:val="004E4CBF"/>
    <w:rsid w:val="004E7BFC"/>
    <w:rsid w:val="004F0DFF"/>
    <w:rsid w:val="004F6AAD"/>
    <w:rsid w:val="00500A78"/>
    <w:rsid w:val="005036B8"/>
    <w:rsid w:val="00507DAB"/>
    <w:rsid w:val="00510403"/>
    <w:rsid w:val="00510DFF"/>
    <w:rsid w:val="0051199D"/>
    <w:rsid w:val="00514F88"/>
    <w:rsid w:val="00515938"/>
    <w:rsid w:val="00517D60"/>
    <w:rsid w:val="005213BA"/>
    <w:rsid w:val="0052407A"/>
    <w:rsid w:val="00524E74"/>
    <w:rsid w:val="00525292"/>
    <w:rsid w:val="00525419"/>
    <w:rsid w:val="00527774"/>
    <w:rsid w:val="00527971"/>
    <w:rsid w:val="00530666"/>
    <w:rsid w:val="00530A9A"/>
    <w:rsid w:val="00533BF3"/>
    <w:rsid w:val="0054283B"/>
    <w:rsid w:val="00543AAB"/>
    <w:rsid w:val="005455C2"/>
    <w:rsid w:val="00554C88"/>
    <w:rsid w:val="00557BCF"/>
    <w:rsid w:val="00560153"/>
    <w:rsid w:val="0056133E"/>
    <w:rsid w:val="00561B40"/>
    <w:rsid w:val="00563464"/>
    <w:rsid w:val="00564BC5"/>
    <w:rsid w:val="00566AA9"/>
    <w:rsid w:val="00567DF7"/>
    <w:rsid w:val="005702DF"/>
    <w:rsid w:val="00573D17"/>
    <w:rsid w:val="00577BF1"/>
    <w:rsid w:val="00582A80"/>
    <w:rsid w:val="00585732"/>
    <w:rsid w:val="00586C9A"/>
    <w:rsid w:val="00590DDF"/>
    <w:rsid w:val="00591927"/>
    <w:rsid w:val="00592038"/>
    <w:rsid w:val="00596E94"/>
    <w:rsid w:val="00597A04"/>
    <w:rsid w:val="005B0312"/>
    <w:rsid w:val="005B1872"/>
    <w:rsid w:val="005B1E28"/>
    <w:rsid w:val="005B205C"/>
    <w:rsid w:val="005B35F0"/>
    <w:rsid w:val="005B3DDF"/>
    <w:rsid w:val="005B4ECD"/>
    <w:rsid w:val="005B5180"/>
    <w:rsid w:val="005C099B"/>
    <w:rsid w:val="005C0BBD"/>
    <w:rsid w:val="005C5057"/>
    <w:rsid w:val="005C5204"/>
    <w:rsid w:val="005D086F"/>
    <w:rsid w:val="005D0CE9"/>
    <w:rsid w:val="005E352B"/>
    <w:rsid w:val="005E3C14"/>
    <w:rsid w:val="005E7485"/>
    <w:rsid w:val="005F0BEB"/>
    <w:rsid w:val="005F3608"/>
    <w:rsid w:val="005F5249"/>
    <w:rsid w:val="005F69EF"/>
    <w:rsid w:val="005F6C6D"/>
    <w:rsid w:val="00601864"/>
    <w:rsid w:val="00604365"/>
    <w:rsid w:val="0061161C"/>
    <w:rsid w:val="0061335C"/>
    <w:rsid w:val="0061630D"/>
    <w:rsid w:val="00616450"/>
    <w:rsid w:val="006164DE"/>
    <w:rsid w:val="0062030C"/>
    <w:rsid w:val="00620D6B"/>
    <w:rsid w:val="00622A24"/>
    <w:rsid w:val="00624351"/>
    <w:rsid w:val="00630405"/>
    <w:rsid w:val="0063054B"/>
    <w:rsid w:val="0063275D"/>
    <w:rsid w:val="0063307A"/>
    <w:rsid w:val="00635681"/>
    <w:rsid w:val="00641CCC"/>
    <w:rsid w:val="00646F27"/>
    <w:rsid w:val="00650581"/>
    <w:rsid w:val="0065188B"/>
    <w:rsid w:val="00651942"/>
    <w:rsid w:val="00655004"/>
    <w:rsid w:val="006555E4"/>
    <w:rsid w:val="0065584D"/>
    <w:rsid w:val="00656D4D"/>
    <w:rsid w:val="006574AD"/>
    <w:rsid w:val="00660151"/>
    <w:rsid w:val="0066098A"/>
    <w:rsid w:val="00664983"/>
    <w:rsid w:val="006668F3"/>
    <w:rsid w:val="0066690B"/>
    <w:rsid w:val="00673D0B"/>
    <w:rsid w:val="006757B2"/>
    <w:rsid w:val="00676314"/>
    <w:rsid w:val="006777ED"/>
    <w:rsid w:val="00680757"/>
    <w:rsid w:val="006827F2"/>
    <w:rsid w:val="00682CCA"/>
    <w:rsid w:val="006856D5"/>
    <w:rsid w:val="006A5CA6"/>
    <w:rsid w:val="006A67DD"/>
    <w:rsid w:val="006A74E4"/>
    <w:rsid w:val="006B46CD"/>
    <w:rsid w:val="006B5D67"/>
    <w:rsid w:val="006B6714"/>
    <w:rsid w:val="006C0E8D"/>
    <w:rsid w:val="006D01C7"/>
    <w:rsid w:val="006D0F6A"/>
    <w:rsid w:val="006D5C9E"/>
    <w:rsid w:val="006E0B72"/>
    <w:rsid w:val="006E52B2"/>
    <w:rsid w:val="006E700A"/>
    <w:rsid w:val="006F01FE"/>
    <w:rsid w:val="006F05D7"/>
    <w:rsid w:val="006F7C7D"/>
    <w:rsid w:val="00700423"/>
    <w:rsid w:val="00700D7C"/>
    <w:rsid w:val="00703E8D"/>
    <w:rsid w:val="00704E84"/>
    <w:rsid w:val="00711944"/>
    <w:rsid w:val="0071254A"/>
    <w:rsid w:val="007137BD"/>
    <w:rsid w:val="00713D28"/>
    <w:rsid w:val="00720C88"/>
    <w:rsid w:val="0072480A"/>
    <w:rsid w:val="00726EB1"/>
    <w:rsid w:val="00731EBB"/>
    <w:rsid w:val="00743322"/>
    <w:rsid w:val="00743844"/>
    <w:rsid w:val="00744F09"/>
    <w:rsid w:val="00746BFC"/>
    <w:rsid w:val="0076074E"/>
    <w:rsid w:val="007626E6"/>
    <w:rsid w:val="00763225"/>
    <w:rsid w:val="007704B0"/>
    <w:rsid w:val="00774562"/>
    <w:rsid w:val="007757B9"/>
    <w:rsid w:val="00782E20"/>
    <w:rsid w:val="007846D6"/>
    <w:rsid w:val="00786273"/>
    <w:rsid w:val="00791E77"/>
    <w:rsid w:val="00795484"/>
    <w:rsid w:val="0079560A"/>
    <w:rsid w:val="00795B3E"/>
    <w:rsid w:val="00795F51"/>
    <w:rsid w:val="007A2F73"/>
    <w:rsid w:val="007A30AD"/>
    <w:rsid w:val="007A6851"/>
    <w:rsid w:val="007A7ECC"/>
    <w:rsid w:val="007B078A"/>
    <w:rsid w:val="007B3EF7"/>
    <w:rsid w:val="007B512B"/>
    <w:rsid w:val="007B52C8"/>
    <w:rsid w:val="007B727B"/>
    <w:rsid w:val="007C1872"/>
    <w:rsid w:val="007C5631"/>
    <w:rsid w:val="007D185E"/>
    <w:rsid w:val="007D5F9F"/>
    <w:rsid w:val="007D7447"/>
    <w:rsid w:val="007E4C51"/>
    <w:rsid w:val="007E7096"/>
    <w:rsid w:val="007F3D37"/>
    <w:rsid w:val="007F45A9"/>
    <w:rsid w:val="007F64C9"/>
    <w:rsid w:val="007F711E"/>
    <w:rsid w:val="008071AB"/>
    <w:rsid w:val="0081026A"/>
    <w:rsid w:val="00812344"/>
    <w:rsid w:val="0081286B"/>
    <w:rsid w:val="00816CB7"/>
    <w:rsid w:val="0082042B"/>
    <w:rsid w:val="00821372"/>
    <w:rsid w:val="00824AD1"/>
    <w:rsid w:val="00826C8D"/>
    <w:rsid w:val="00827E67"/>
    <w:rsid w:val="00830999"/>
    <w:rsid w:val="008335AF"/>
    <w:rsid w:val="008415AE"/>
    <w:rsid w:val="00842B30"/>
    <w:rsid w:val="008437F5"/>
    <w:rsid w:val="00844F3E"/>
    <w:rsid w:val="00847EFC"/>
    <w:rsid w:val="00850941"/>
    <w:rsid w:val="00850B18"/>
    <w:rsid w:val="0085773D"/>
    <w:rsid w:val="00863B6C"/>
    <w:rsid w:val="0086499F"/>
    <w:rsid w:val="00872969"/>
    <w:rsid w:val="00874E09"/>
    <w:rsid w:val="0087613C"/>
    <w:rsid w:val="00881E8C"/>
    <w:rsid w:val="008826C5"/>
    <w:rsid w:val="00883719"/>
    <w:rsid w:val="008877A9"/>
    <w:rsid w:val="0088798E"/>
    <w:rsid w:val="00897405"/>
    <w:rsid w:val="008A1943"/>
    <w:rsid w:val="008A5619"/>
    <w:rsid w:val="008A6EB7"/>
    <w:rsid w:val="008B00A8"/>
    <w:rsid w:val="008B03AB"/>
    <w:rsid w:val="008B0CF0"/>
    <w:rsid w:val="008B2047"/>
    <w:rsid w:val="008B3B3E"/>
    <w:rsid w:val="008B4256"/>
    <w:rsid w:val="008C1F0F"/>
    <w:rsid w:val="008C34FA"/>
    <w:rsid w:val="008C4252"/>
    <w:rsid w:val="008C561F"/>
    <w:rsid w:val="008C591D"/>
    <w:rsid w:val="008C6953"/>
    <w:rsid w:val="008C6E5A"/>
    <w:rsid w:val="008C7012"/>
    <w:rsid w:val="008D0A55"/>
    <w:rsid w:val="008D7220"/>
    <w:rsid w:val="008E3A0A"/>
    <w:rsid w:val="008E5179"/>
    <w:rsid w:val="008E53C4"/>
    <w:rsid w:val="008E7D9C"/>
    <w:rsid w:val="008F3C01"/>
    <w:rsid w:val="008F5D48"/>
    <w:rsid w:val="009006F4"/>
    <w:rsid w:val="009012CF"/>
    <w:rsid w:val="009014BB"/>
    <w:rsid w:val="009051BD"/>
    <w:rsid w:val="00906989"/>
    <w:rsid w:val="009139A7"/>
    <w:rsid w:val="00914F31"/>
    <w:rsid w:val="00921E65"/>
    <w:rsid w:val="009256B3"/>
    <w:rsid w:val="00932DE0"/>
    <w:rsid w:val="0093465D"/>
    <w:rsid w:val="00941D5E"/>
    <w:rsid w:val="009431CD"/>
    <w:rsid w:val="009463CC"/>
    <w:rsid w:val="00952056"/>
    <w:rsid w:val="009543A9"/>
    <w:rsid w:val="00954993"/>
    <w:rsid w:val="0096033E"/>
    <w:rsid w:val="0096138C"/>
    <w:rsid w:val="0096171F"/>
    <w:rsid w:val="0096183F"/>
    <w:rsid w:val="009639CA"/>
    <w:rsid w:val="0096515F"/>
    <w:rsid w:val="009750E4"/>
    <w:rsid w:val="009761A5"/>
    <w:rsid w:val="00980941"/>
    <w:rsid w:val="00984BA8"/>
    <w:rsid w:val="00984F3A"/>
    <w:rsid w:val="00992545"/>
    <w:rsid w:val="009936A1"/>
    <w:rsid w:val="00997B62"/>
    <w:rsid w:val="009A0B8D"/>
    <w:rsid w:val="009A41A5"/>
    <w:rsid w:val="009A4551"/>
    <w:rsid w:val="009A6283"/>
    <w:rsid w:val="009A7C72"/>
    <w:rsid w:val="009B2680"/>
    <w:rsid w:val="009B3ACB"/>
    <w:rsid w:val="009B3F57"/>
    <w:rsid w:val="009C13EA"/>
    <w:rsid w:val="009C2D1F"/>
    <w:rsid w:val="009C3C21"/>
    <w:rsid w:val="009C45BD"/>
    <w:rsid w:val="009D2CDF"/>
    <w:rsid w:val="009D7B6D"/>
    <w:rsid w:val="009E45F6"/>
    <w:rsid w:val="009E778E"/>
    <w:rsid w:val="009F11F6"/>
    <w:rsid w:val="009F7B1D"/>
    <w:rsid w:val="00A00175"/>
    <w:rsid w:val="00A005DB"/>
    <w:rsid w:val="00A00ECE"/>
    <w:rsid w:val="00A01480"/>
    <w:rsid w:val="00A065E3"/>
    <w:rsid w:val="00A1423E"/>
    <w:rsid w:val="00A151E4"/>
    <w:rsid w:val="00A15270"/>
    <w:rsid w:val="00A170F4"/>
    <w:rsid w:val="00A224B6"/>
    <w:rsid w:val="00A224C6"/>
    <w:rsid w:val="00A263B5"/>
    <w:rsid w:val="00A31F81"/>
    <w:rsid w:val="00A335BE"/>
    <w:rsid w:val="00A3624D"/>
    <w:rsid w:val="00A366C4"/>
    <w:rsid w:val="00A455A3"/>
    <w:rsid w:val="00A5033B"/>
    <w:rsid w:val="00A503AA"/>
    <w:rsid w:val="00A5070E"/>
    <w:rsid w:val="00A508DD"/>
    <w:rsid w:val="00A50F3C"/>
    <w:rsid w:val="00A53042"/>
    <w:rsid w:val="00A54036"/>
    <w:rsid w:val="00A716C3"/>
    <w:rsid w:val="00A7245A"/>
    <w:rsid w:val="00A80E8E"/>
    <w:rsid w:val="00A81AAB"/>
    <w:rsid w:val="00A8493F"/>
    <w:rsid w:val="00A86250"/>
    <w:rsid w:val="00A90AC1"/>
    <w:rsid w:val="00A953DD"/>
    <w:rsid w:val="00AA22B2"/>
    <w:rsid w:val="00AA716A"/>
    <w:rsid w:val="00AB1512"/>
    <w:rsid w:val="00AC0F9C"/>
    <w:rsid w:val="00AC31C8"/>
    <w:rsid w:val="00AC32A9"/>
    <w:rsid w:val="00AC3848"/>
    <w:rsid w:val="00AC3DD3"/>
    <w:rsid w:val="00AC5C2D"/>
    <w:rsid w:val="00AC6902"/>
    <w:rsid w:val="00AD0558"/>
    <w:rsid w:val="00AD2594"/>
    <w:rsid w:val="00AD2A32"/>
    <w:rsid w:val="00AD3B32"/>
    <w:rsid w:val="00AD59B7"/>
    <w:rsid w:val="00AD6759"/>
    <w:rsid w:val="00AE0E90"/>
    <w:rsid w:val="00AE16AF"/>
    <w:rsid w:val="00AE6A74"/>
    <w:rsid w:val="00AE74C9"/>
    <w:rsid w:val="00AF28D3"/>
    <w:rsid w:val="00AF3005"/>
    <w:rsid w:val="00AF3628"/>
    <w:rsid w:val="00B00DC5"/>
    <w:rsid w:val="00B015FC"/>
    <w:rsid w:val="00B12151"/>
    <w:rsid w:val="00B121E2"/>
    <w:rsid w:val="00B12BE2"/>
    <w:rsid w:val="00B12C78"/>
    <w:rsid w:val="00B1358B"/>
    <w:rsid w:val="00B138FB"/>
    <w:rsid w:val="00B14BB4"/>
    <w:rsid w:val="00B16ECB"/>
    <w:rsid w:val="00B3643E"/>
    <w:rsid w:val="00B36784"/>
    <w:rsid w:val="00B411D8"/>
    <w:rsid w:val="00B42489"/>
    <w:rsid w:val="00B476B6"/>
    <w:rsid w:val="00B5109F"/>
    <w:rsid w:val="00B523BA"/>
    <w:rsid w:val="00B605AE"/>
    <w:rsid w:val="00B614B6"/>
    <w:rsid w:val="00B61C76"/>
    <w:rsid w:val="00B66440"/>
    <w:rsid w:val="00B7139C"/>
    <w:rsid w:val="00B72902"/>
    <w:rsid w:val="00B75890"/>
    <w:rsid w:val="00B76B11"/>
    <w:rsid w:val="00B85C86"/>
    <w:rsid w:val="00B87B12"/>
    <w:rsid w:val="00B91DF8"/>
    <w:rsid w:val="00B94D7D"/>
    <w:rsid w:val="00BA0BDF"/>
    <w:rsid w:val="00BA1F1B"/>
    <w:rsid w:val="00BA3D00"/>
    <w:rsid w:val="00BA7CEF"/>
    <w:rsid w:val="00BB1C94"/>
    <w:rsid w:val="00BB278F"/>
    <w:rsid w:val="00BB33CD"/>
    <w:rsid w:val="00BB3F6F"/>
    <w:rsid w:val="00BB611B"/>
    <w:rsid w:val="00BC0C20"/>
    <w:rsid w:val="00BC2916"/>
    <w:rsid w:val="00BC2991"/>
    <w:rsid w:val="00BC3CBD"/>
    <w:rsid w:val="00BC4D5B"/>
    <w:rsid w:val="00BD032D"/>
    <w:rsid w:val="00BD1529"/>
    <w:rsid w:val="00BD16DD"/>
    <w:rsid w:val="00BD2A93"/>
    <w:rsid w:val="00BD35F0"/>
    <w:rsid w:val="00BD5DD4"/>
    <w:rsid w:val="00BD76D0"/>
    <w:rsid w:val="00BE278C"/>
    <w:rsid w:val="00BE52A8"/>
    <w:rsid w:val="00BE6848"/>
    <w:rsid w:val="00BF42CA"/>
    <w:rsid w:val="00BF6495"/>
    <w:rsid w:val="00BF720D"/>
    <w:rsid w:val="00BF731B"/>
    <w:rsid w:val="00C0025D"/>
    <w:rsid w:val="00C00683"/>
    <w:rsid w:val="00C02CBB"/>
    <w:rsid w:val="00C02FE8"/>
    <w:rsid w:val="00C042F8"/>
    <w:rsid w:val="00C078AA"/>
    <w:rsid w:val="00C117C6"/>
    <w:rsid w:val="00C16506"/>
    <w:rsid w:val="00C22235"/>
    <w:rsid w:val="00C24E70"/>
    <w:rsid w:val="00C33AD9"/>
    <w:rsid w:val="00C36C15"/>
    <w:rsid w:val="00C37020"/>
    <w:rsid w:val="00C37EC0"/>
    <w:rsid w:val="00C450C2"/>
    <w:rsid w:val="00C467DE"/>
    <w:rsid w:val="00C537FE"/>
    <w:rsid w:val="00C5411A"/>
    <w:rsid w:val="00C54923"/>
    <w:rsid w:val="00C54CEB"/>
    <w:rsid w:val="00C65E0E"/>
    <w:rsid w:val="00C7287C"/>
    <w:rsid w:val="00C768C3"/>
    <w:rsid w:val="00C76BAA"/>
    <w:rsid w:val="00C83E1F"/>
    <w:rsid w:val="00C85C76"/>
    <w:rsid w:val="00C863FE"/>
    <w:rsid w:val="00C90F55"/>
    <w:rsid w:val="00CA0308"/>
    <w:rsid w:val="00CA5EC2"/>
    <w:rsid w:val="00CA60BA"/>
    <w:rsid w:val="00CA78B2"/>
    <w:rsid w:val="00CB6190"/>
    <w:rsid w:val="00CC1648"/>
    <w:rsid w:val="00CC44CC"/>
    <w:rsid w:val="00CC6241"/>
    <w:rsid w:val="00CD5AFE"/>
    <w:rsid w:val="00CE0329"/>
    <w:rsid w:val="00CE068C"/>
    <w:rsid w:val="00CE0D52"/>
    <w:rsid w:val="00CE1227"/>
    <w:rsid w:val="00CE1893"/>
    <w:rsid w:val="00CE2EEE"/>
    <w:rsid w:val="00CE33AE"/>
    <w:rsid w:val="00CE4750"/>
    <w:rsid w:val="00D01EE6"/>
    <w:rsid w:val="00D01F80"/>
    <w:rsid w:val="00D02F4E"/>
    <w:rsid w:val="00D040C5"/>
    <w:rsid w:val="00D04EB5"/>
    <w:rsid w:val="00D169BA"/>
    <w:rsid w:val="00D249F5"/>
    <w:rsid w:val="00D27215"/>
    <w:rsid w:val="00D275FA"/>
    <w:rsid w:val="00D312D4"/>
    <w:rsid w:val="00D312E5"/>
    <w:rsid w:val="00D34BAB"/>
    <w:rsid w:val="00D35CA8"/>
    <w:rsid w:val="00D36F81"/>
    <w:rsid w:val="00D40DC5"/>
    <w:rsid w:val="00D429D5"/>
    <w:rsid w:val="00D51190"/>
    <w:rsid w:val="00D513F9"/>
    <w:rsid w:val="00D55CEF"/>
    <w:rsid w:val="00D6115E"/>
    <w:rsid w:val="00D61B3A"/>
    <w:rsid w:val="00D62049"/>
    <w:rsid w:val="00D63467"/>
    <w:rsid w:val="00D665B5"/>
    <w:rsid w:val="00D704DA"/>
    <w:rsid w:val="00D728D9"/>
    <w:rsid w:val="00D7444C"/>
    <w:rsid w:val="00D74B02"/>
    <w:rsid w:val="00D80474"/>
    <w:rsid w:val="00D80510"/>
    <w:rsid w:val="00D80C37"/>
    <w:rsid w:val="00D85F69"/>
    <w:rsid w:val="00D9114E"/>
    <w:rsid w:val="00D93A37"/>
    <w:rsid w:val="00D94E3D"/>
    <w:rsid w:val="00DA0E04"/>
    <w:rsid w:val="00DA24B1"/>
    <w:rsid w:val="00DA251D"/>
    <w:rsid w:val="00DA6AA7"/>
    <w:rsid w:val="00DB3C23"/>
    <w:rsid w:val="00DB3CAB"/>
    <w:rsid w:val="00DB3CB0"/>
    <w:rsid w:val="00DB5454"/>
    <w:rsid w:val="00DB5D43"/>
    <w:rsid w:val="00DB6E85"/>
    <w:rsid w:val="00DC00DD"/>
    <w:rsid w:val="00DC667B"/>
    <w:rsid w:val="00DD0173"/>
    <w:rsid w:val="00DD02C4"/>
    <w:rsid w:val="00DD1441"/>
    <w:rsid w:val="00DD3CDD"/>
    <w:rsid w:val="00DE2A08"/>
    <w:rsid w:val="00DE2E8E"/>
    <w:rsid w:val="00DE328A"/>
    <w:rsid w:val="00DE4F43"/>
    <w:rsid w:val="00DE7648"/>
    <w:rsid w:val="00DE773F"/>
    <w:rsid w:val="00DF4C4F"/>
    <w:rsid w:val="00DF582D"/>
    <w:rsid w:val="00DF7F68"/>
    <w:rsid w:val="00E0109B"/>
    <w:rsid w:val="00E03C9C"/>
    <w:rsid w:val="00E042ED"/>
    <w:rsid w:val="00E043F3"/>
    <w:rsid w:val="00E05EE9"/>
    <w:rsid w:val="00E1100B"/>
    <w:rsid w:val="00E11EB8"/>
    <w:rsid w:val="00E122D4"/>
    <w:rsid w:val="00E1744D"/>
    <w:rsid w:val="00E265B4"/>
    <w:rsid w:val="00E30AA6"/>
    <w:rsid w:val="00E34B04"/>
    <w:rsid w:val="00E3566D"/>
    <w:rsid w:val="00E37AFA"/>
    <w:rsid w:val="00E414D4"/>
    <w:rsid w:val="00E455C6"/>
    <w:rsid w:val="00E50E2A"/>
    <w:rsid w:val="00E61803"/>
    <w:rsid w:val="00E64464"/>
    <w:rsid w:val="00E66825"/>
    <w:rsid w:val="00E66DFC"/>
    <w:rsid w:val="00E701D8"/>
    <w:rsid w:val="00E70B23"/>
    <w:rsid w:val="00E7119B"/>
    <w:rsid w:val="00E730B7"/>
    <w:rsid w:val="00E771FF"/>
    <w:rsid w:val="00E82A94"/>
    <w:rsid w:val="00E87535"/>
    <w:rsid w:val="00E876CF"/>
    <w:rsid w:val="00E90C26"/>
    <w:rsid w:val="00E91DF6"/>
    <w:rsid w:val="00E93702"/>
    <w:rsid w:val="00E95EF4"/>
    <w:rsid w:val="00EA030C"/>
    <w:rsid w:val="00EA1C1E"/>
    <w:rsid w:val="00EA2260"/>
    <w:rsid w:val="00EA41B9"/>
    <w:rsid w:val="00EA5253"/>
    <w:rsid w:val="00EA6390"/>
    <w:rsid w:val="00EA68D5"/>
    <w:rsid w:val="00EB1E80"/>
    <w:rsid w:val="00EB4862"/>
    <w:rsid w:val="00EB7941"/>
    <w:rsid w:val="00EC0947"/>
    <w:rsid w:val="00EC2862"/>
    <w:rsid w:val="00EC389F"/>
    <w:rsid w:val="00EC4F77"/>
    <w:rsid w:val="00ED2BBF"/>
    <w:rsid w:val="00ED2ED2"/>
    <w:rsid w:val="00ED37A3"/>
    <w:rsid w:val="00ED38AD"/>
    <w:rsid w:val="00ED5687"/>
    <w:rsid w:val="00ED660B"/>
    <w:rsid w:val="00ED7771"/>
    <w:rsid w:val="00ED7F78"/>
    <w:rsid w:val="00EE03ED"/>
    <w:rsid w:val="00EE057A"/>
    <w:rsid w:val="00EE068B"/>
    <w:rsid w:val="00EE1857"/>
    <w:rsid w:val="00EE3011"/>
    <w:rsid w:val="00EE3677"/>
    <w:rsid w:val="00EE464C"/>
    <w:rsid w:val="00EE50E3"/>
    <w:rsid w:val="00EF0671"/>
    <w:rsid w:val="00EF51EF"/>
    <w:rsid w:val="00F05E7A"/>
    <w:rsid w:val="00F106E7"/>
    <w:rsid w:val="00F10898"/>
    <w:rsid w:val="00F13D3F"/>
    <w:rsid w:val="00F15CB4"/>
    <w:rsid w:val="00F1751D"/>
    <w:rsid w:val="00F33507"/>
    <w:rsid w:val="00F3587E"/>
    <w:rsid w:val="00F35C88"/>
    <w:rsid w:val="00F42A7D"/>
    <w:rsid w:val="00F42EC5"/>
    <w:rsid w:val="00F43343"/>
    <w:rsid w:val="00F44F2E"/>
    <w:rsid w:val="00F460BE"/>
    <w:rsid w:val="00F5697D"/>
    <w:rsid w:val="00F64C48"/>
    <w:rsid w:val="00F65141"/>
    <w:rsid w:val="00F679F9"/>
    <w:rsid w:val="00F67E80"/>
    <w:rsid w:val="00F7010B"/>
    <w:rsid w:val="00F70BA5"/>
    <w:rsid w:val="00F8387A"/>
    <w:rsid w:val="00F85817"/>
    <w:rsid w:val="00F87FF0"/>
    <w:rsid w:val="00F940B2"/>
    <w:rsid w:val="00F95AAB"/>
    <w:rsid w:val="00F96C9E"/>
    <w:rsid w:val="00F97912"/>
    <w:rsid w:val="00FA054C"/>
    <w:rsid w:val="00FA2D57"/>
    <w:rsid w:val="00FA465A"/>
    <w:rsid w:val="00FA6BBD"/>
    <w:rsid w:val="00FB7935"/>
    <w:rsid w:val="00FC4232"/>
    <w:rsid w:val="00FC4449"/>
    <w:rsid w:val="00FC4F1F"/>
    <w:rsid w:val="00FC5B1E"/>
    <w:rsid w:val="00FC5C49"/>
    <w:rsid w:val="00FC675D"/>
    <w:rsid w:val="00FD2007"/>
    <w:rsid w:val="00FD2D41"/>
    <w:rsid w:val="00FD305E"/>
    <w:rsid w:val="00FD376B"/>
    <w:rsid w:val="00FD55E7"/>
    <w:rsid w:val="00FD6815"/>
    <w:rsid w:val="00FD7FA3"/>
    <w:rsid w:val="00FE3573"/>
    <w:rsid w:val="00FE436C"/>
    <w:rsid w:val="00FF394B"/>
    <w:rsid w:val="00FF3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486376"/>
  <w15:chartTrackingRefBased/>
  <w15:docId w15:val="{68F73AB0-DABA-463A-960D-F3E907A67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142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DB6E8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table" w:styleId="a4">
    <w:name w:val="Table Grid"/>
    <w:basedOn w:val="a1"/>
    <w:uiPriority w:val="39"/>
    <w:rsid w:val="004216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DB3C2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3C23"/>
  </w:style>
  <w:style w:type="paragraph" w:styleId="a7">
    <w:name w:val="footer"/>
    <w:basedOn w:val="a"/>
    <w:link w:val="a8"/>
    <w:uiPriority w:val="99"/>
    <w:rsid w:val="00DB3C2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B3C23"/>
  </w:style>
  <w:style w:type="paragraph" w:customStyle="1" w:styleId="a9">
    <w:name w:val="Обычный (веб)"/>
    <w:basedOn w:val="a"/>
    <w:uiPriority w:val="99"/>
    <w:unhideWhenUsed/>
    <w:rsid w:val="00466C9C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alloon Text"/>
    <w:basedOn w:val="a"/>
    <w:link w:val="ab"/>
    <w:uiPriority w:val="99"/>
    <w:rsid w:val="00E6682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rsid w:val="00E66825"/>
    <w:rPr>
      <w:rFonts w:ascii="Tahoma" w:hAnsi="Tahoma" w:cs="Tahoma"/>
      <w:sz w:val="16"/>
      <w:szCs w:val="16"/>
    </w:rPr>
  </w:style>
  <w:style w:type="table" w:styleId="-1">
    <w:name w:val="Table Web 1"/>
    <w:basedOn w:val="a1"/>
    <w:rsid w:val="004B15F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ill">
    <w:name w:val="fill"/>
    <w:basedOn w:val="a0"/>
    <w:rsid w:val="00BF731B"/>
  </w:style>
  <w:style w:type="character" w:customStyle="1" w:styleId="sfwc">
    <w:name w:val="sfwc"/>
    <w:basedOn w:val="a0"/>
    <w:rsid w:val="00BF731B"/>
  </w:style>
  <w:style w:type="paragraph" w:customStyle="1" w:styleId="copyright-info">
    <w:name w:val="copyright-info"/>
    <w:basedOn w:val="a"/>
    <w:rsid w:val="000E619D"/>
    <w:pPr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uiPriority w:val="99"/>
    <w:unhideWhenUsed/>
    <w:rsid w:val="000E619D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rsid w:val="00A953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color w:val="000000"/>
      <w:sz w:val="19"/>
      <w:szCs w:val="19"/>
    </w:rPr>
  </w:style>
  <w:style w:type="character" w:customStyle="1" w:styleId="HTML0">
    <w:name w:val="Стандартный HTML Знак"/>
    <w:link w:val="HTML"/>
    <w:uiPriority w:val="99"/>
    <w:rsid w:val="00A953DD"/>
    <w:rPr>
      <w:color w:val="000000"/>
      <w:sz w:val="19"/>
      <w:szCs w:val="19"/>
    </w:rPr>
  </w:style>
  <w:style w:type="character" w:customStyle="1" w:styleId="fill1">
    <w:name w:val="fill1"/>
    <w:rsid w:val="00A953DD"/>
    <w:rPr>
      <w:color w:val="FF0000"/>
    </w:rPr>
  </w:style>
  <w:style w:type="character" w:customStyle="1" w:styleId="apple-converted-space">
    <w:name w:val="apple-converted-space"/>
    <w:basedOn w:val="a0"/>
    <w:rsid w:val="00A953DD"/>
  </w:style>
  <w:style w:type="paragraph" w:styleId="ad">
    <w:name w:val="No Spacing"/>
    <w:uiPriority w:val="1"/>
    <w:qFormat/>
    <w:rsid w:val="003A7612"/>
    <w:rPr>
      <w:sz w:val="24"/>
      <w:szCs w:val="24"/>
    </w:rPr>
  </w:style>
  <w:style w:type="paragraph" w:styleId="ae">
    <w:name w:val="List Paragraph"/>
    <w:basedOn w:val="a"/>
    <w:uiPriority w:val="34"/>
    <w:qFormat/>
    <w:rsid w:val="0015368A"/>
    <w:pPr>
      <w:ind w:left="720"/>
      <w:contextualSpacing/>
    </w:pPr>
    <w:rPr>
      <w:sz w:val="24"/>
      <w:szCs w:val="24"/>
    </w:rPr>
  </w:style>
  <w:style w:type="character" w:customStyle="1" w:styleId="20">
    <w:name w:val="Заголовок 2 Знак"/>
    <w:link w:val="2"/>
    <w:semiHidden/>
    <w:rsid w:val="00DB6E8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">
    <w:name w:val="Body Text Indent"/>
    <w:basedOn w:val="a"/>
    <w:link w:val="af0"/>
    <w:rsid w:val="00DB6E85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DB6E85"/>
  </w:style>
  <w:style w:type="character" w:customStyle="1" w:styleId="small">
    <w:name w:val="small"/>
    <w:rsid w:val="00DB6E85"/>
    <w:rPr>
      <w:sz w:val="16"/>
      <w:szCs w:val="16"/>
    </w:rPr>
  </w:style>
  <w:style w:type="character" w:styleId="af1">
    <w:name w:val="page number"/>
    <w:uiPriority w:val="99"/>
    <w:rsid w:val="002B2FC4"/>
    <w:rPr>
      <w:rFonts w:cs="Times New Roman"/>
    </w:rPr>
  </w:style>
  <w:style w:type="paragraph" w:customStyle="1" w:styleId="Oaeno">
    <w:name w:val="Oaeno"/>
    <w:basedOn w:val="a"/>
    <w:rsid w:val="002B2FC4"/>
    <w:pPr>
      <w:widowControl w:val="0"/>
    </w:pPr>
    <w:rPr>
      <w:rFonts w:ascii="Courier New" w:hAnsi="Courier New"/>
    </w:rPr>
  </w:style>
  <w:style w:type="numbering" w:customStyle="1" w:styleId="10">
    <w:name w:val="Нет списка1"/>
    <w:next w:val="a2"/>
    <w:uiPriority w:val="99"/>
    <w:semiHidden/>
    <w:unhideWhenUsed/>
    <w:rsid w:val="002B2FC4"/>
  </w:style>
  <w:style w:type="paragraph" w:customStyle="1" w:styleId="ConsPlusNormal">
    <w:name w:val="ConsPlusNormal"/>
    <w:rsid w:val="002B2FC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2">
    <w:name w:val="Emphasis"/>
    <w:qFormat/>
    <w:rsid w:val="002B2FC4"/>
    <w:rPr>
      <w:i/>
      <w:iCs/>
    </w:rPr>
  </w:style>
  <w:style w:type="paragraph" w:customStyle="1" w:styleId="af3">
    <w:name w:val="Название"/>
    <w:basedOn w:val="a"/>
    <w:next w:val="a"/>
    <w:link w:val="af4"/>
    <w:qFormat/>
    <w:rsid w:val="002B2FC4"/>
    <w:pPr>
      <w:contextualSpacing/>
    </w:pPr>
    <w:rPr>
      <w:rFonts w:ascii="Cambria" w:hAnsi="Cambria"/>
      <w:spacing w:val="-10"/>
      <w:kern w:val="28"/>
      <w:sz w:val="56"/>
      <w:szCs w:val="56"/>
      <w:lang w:eastAsia="en-US"/>
    </w:rPr>
  </w:style>
  <w:style w:type="character" w:customStyle="1" w:styleId="af4">
    <w:name w:val="Название Знак"/>
    <w:link w:val="af3"/>
    <w:rsid w:val="002B2FC4"/>
    <w:rPr>
      <w:rFonts w:ascii="Cambria" w:eastAsia="Times New Roman" w:hAnsi="Cambria" w:cs="Times New Roman"/>
      <w:spacing w:val="-10"/>
      <w:kern w:val="28"/>
      <w:sz w:val="56"/>
      <w:szCs w:val="56"/>
      <w:lang w:eastAsia="en-US"/>
    </w:rPr>
  </w:style>
  <w:style w:type="numbering" w:customStyle="1" w:styleId="21">
    <w:name w:val="Нет списка2"/>
    <w:next w:val="a2"/>
    <w:uiPriority w:val="99"/>
    <w:semiHidden/>
    <w:unhideWhenUsed/>
    <w:rsid w:val="002B2F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9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9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4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9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9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90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8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0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9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2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8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4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EB4DD2DBA5D7A476132820D6A452387B11A19C9E826BBDC232C1E47532A6FCED987AC79D1BF00CF1F2487737B7F02DABC1ABBF7D0DF7B9N6g3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55;&#1080;&#1089;&#1100;&#1084;&#1086;%20&#1086;&#1090;%20&#1072;&#1076;&#1084;&#1080;&#1085;&#1080;&#1089;&#1090;&#1088;&#1072;&#1094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4E0740-C9E3-4EC3-AE34-9F12EEEBC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Письмо от администрации.dot</Template>
  <TotalTime>36</TotalTime>
  <Pages>57</Pages>
  <Words>13995</Words>
  <Characters>79772</Characters>
  <Application>Microsoft Office Word</Application>
  <DocSecurity>0</DocSecurity>
  <Lines>664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93580</CharactersWithSpaces>
  <SharedDoc>false</SharedDoc>
  <HLinks>
    <vt:vector size="6" baseType="variant">
      <vt:variant>
        <vt:i4>2949225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consultantplus://offline/ref=91EB4DD2DBA5D7A476132820D6A452387B11A19C9E826BBDC232C1E47532A6FCED987AC79D1BF00CF1F2487737B7F02DABC1ABBF7D0DF7B9N6g3E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UD</dc:creator>
  <cp:keywords/>
  <cp:lastModifiedBy>Лаптева Татьяна Владимировна</cp:lastModifiedBy>
  <cp:revision>4</cp:revision>
  <cp:lastPrinted>2024-11-29T09:09:00Z</cp:lastPrinted>
  <dcterms:created xsi:type="dcterms:W3CDTF">2025-01-23T13:46:00Z</dcterms:created>
  <dcterms:modified xsi:type="dcterms:W3CDTF">2025-01-24T04:18:00Z</dcterms:modified>
</cp:coreProperties>
</file>